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0C0D0" w14:textId="404A82E7" w:rsidR="00461F1F" w:rsidRPr="007E4DA9" w:rsidRDefault="00F841D9" w:rsidP="432CB76A">
      <w:pPr>
        <w:pStyle w:val="Heading4"/>
        <w:rPr>
          <w:rFonts w:ascii="Arial" w:eastAsia="Arial" w:hAnsi="Arial" w:cs="Arial"/>
          <w:color w:val="auto"/>
          <w:sz w:val="48"/>
          <w:szCs w:val="48"/>
        </w:rPr>
      </w:pPr>
      <w:r w:rsidRPr="00F841D9">
        <w:rPr>
          <w:rFonts w:ascii="Arial" w:eastAsia="Arial" w:hAnsi="Arial" w:cs="Arial"/>
          <w:color w:val="auto"/>
          <w:sz w:val="48"/>
          <w:szCs w:val="48"/>
        </w:rPr>
        <w:t>AMPGAM3X03</w:t>
      </w:r>
      <w:r w:rsidR="00461F1F" w:rsidRPr="432CB76A">
        <w:rPr>
          <w:rFonts w:ascii="Arial" w:eastAsia="Arial" w:hAnsi="Arial" w:cs="Arial"/>
          <w:color w:val="auto"/>
          <w:sz w:val="48"/>
          <w:szCs w:val="48"/>
        </w:rPr>
        <w:t xml:space="preserve"> Inspect wild game field depot</w:t>
      </w:r>
    </w:p>
    <w:p w14:paraId="22BBCDB7" w14:textId="15D6686C" w:rsidR="00D024B9" w:rsidRPr="001B4250" w:rsidRDefault="008F54D2" w:rsidP="432CB76A">
      <w:pPr>
        <w:pStyle w:val="Heading4"/>
        <w:rPr>
          <w:rFonts w:ascii="Arial" w:eastAsia="Arial" w:hAnsi="Arial" w:cs="Arial"/>
          <w:color w:val="000000" w:themeColor="text2"/>
        </w:rPr>
      </w:pPr>
      <w:r w:rsidRPr="432CB76A">
        <w:rPr>
          <w:rFonts w:ascii="Arial" w:eastAsia="Arial" w:hAnsi="Arial" w:cs="Arial"/>
          <w:color w:val="auto"/>
        </w:rPr>
        <w:t>Application</w:t>
      </w:r>
    </w:p>
    <w:p w14:paraId="1601BA76" w14:textId="22285197" w:rsidR="00461F1F" w:rsidRPr="006F6BDA" w:rsidRDefault="00461F1F" w:rsidP="432CB76A">
      <w:pPr>
        <w:pStyle w:val="Heading5"/>
        <w:rPr>
          <w:rFonts w:ascii="Arial" w:eastAsia="Arial" w:hAnsi="Arial" w:cs="Arial"/>
          <w:b w:val="0"/>
          <w:color w:val="auto"/>
        </w:rPr>
      </w:pPr>
      <w:r w:rsidRPr="006F6BDA">
        <w:rPr>
          <w:rFonts w:ascii="Arial" w:eastAsia="Arial" w:hAnsi="Arial" w:cs="Arial"/>
          <w:b w:val="0"/>
          <w:color w:val="auto"/>
        </w:rPr>
        <w:t xml:space="preserve">This unit describes the skills and knowledge required </w:t>
      </w:r>
      <w:r w:rsidR="009D5166" w:rsidRPr="006F6BDA">
        <w:rPr>
          <w:rFonts w:ascii="Arial" w:eastAsia="Arial" w:hAnsi="Arial" w:cs="Arial"/>
          <w:b w:val="0"/>
          <w:color w:val="auto"/>
        </w:rPr>
        <w:t xml:space="preserve">for workers </w:t>
      </w:r>
      <w:r w:rsidRPr="006F6BDA">
        <w:rPr>
          <w:rFonts w:ascii="Arial" w:eastAsia="Arial" w:hAnsi="Arial" w:cs="Arial"/>
          <w:b w:val="0"/>
          <w:color w:val="auto"/>
        </w:rPr>
        <w:t>to inspect a wild game field depot.</w:t>
      </w:r>
    </w:p>
    <w:p w14:paraId="5B5AF70A" w14:textId="77777777" w:rsidR="00461F1F" w:rsidRPr="006F6BDA" w:rsidRDefault="00461F1F" w:rsidP="432CB76A">
      <w:pPr>
        <w:pStyle w:val="Heading5"/>
        <w:rPr>
          <w:rFonts w:ascii="Arial" w:eastAsia="Arial" w:hAnsi="Arial" w:cs="Arial"/>
          <w:b w:val="0"/>
          <w:color w:val="auto"/>
        </w:rPr>
      </w:pPr>
      <w:r w:rsidRPr="006F6BDA">
        <w:rPr>
          <w:rFonts w:ascii="Arial" w:eastAsia="Arial" w:hAnsi="Arial" w:cs="Arial"/>
          <w:b w:val="0"/>
          <w:color w:val="auto"/>
        </w:rPr>
        <w:t>The unit applies to individuals working in a wild game meat business who are required to conduct and report on inspections of wild game field depots.</w:t>
      </w:r>
    </w:p>
    <w:p w14:paraId="4BC420FC" w14:textId="7FCECCDE" w:rsidR="00461F1F" w:rsidRPr="006F6BDA" w:rsidRDefault="009D5166" w:rsidP="432CB76A">
      <w:pPr>
        <w:pStyle w:val="Heading5"/>
        <w:rPr>
          <w:rFonts w:ascii="Arial" w:eastAsia="Arial" w:hAnsi="Arial" w:cs="Arial"/>
          <w:b w:val="0"/>
          <w:color w:val="auto"/>
        </w:rPr>
      </w:pPr>
      <w:r w:rsidRPr="006F6BDA">
        <w:rPr>
          <w:rFonts w:ascii="Arial" w:eastAsia="Arial" w:hAnsi="Arial" w:cs="Arial"/>
          <w:b w:val="0"/>
          <w:color w:val="auto"/>
        </w:rPr>
        <w:t>Work</w:t>
      </w:r>
      <w:r w:rsidR="00465F09" w:rsidRPr="006F6BDA">
        <w:rPr>
          <w:rFonts w:ascii="Arial" w:eastAsia="Arial" w:hAnsi="Arial" w:cs="Arial"/>
          <w:b w:val="0"/>
          <w:color w:val="auto"/>
        </w:rPr>
        <w:t xml:space="preserve"> is performed in compliance with</w:t>
      </w:r>
      <w:r w:rsidR="00461F1F" w:rsidRPr="006F6BDA">
        <w:rPr>
          <w:rFonts w:ascii="Arial" w:eastAsia="Arial" w:hAnsi="Arial" w:cs="Arial"/>
          <w:b w:val="0"/>
          <w:color w:val="auto"/>
        </w:rPr>
        <w:t xml:space="preserve"> workplace procedures, according to state/territory health and safety and food safety regulations and standards that apply to the workplace.</w:t>
      </w:r>
    </w:p>
    <w:p w14:paraId="415D938F" w14:textId="11226750" w:rsidR="006A0DFA" w:rsidRPr="006F6BDA" w:rsidRDefault="006A0DFA" w:rsidP="006F6BDA">
      <w:pPr>
        <w:rPr>
          <w:rFonts w:ascii="Arial" w:eastAsia="Arial" w:hAnsi="Arial" w:cs="Arial"/>
          <w:b/>
          <w:bCs/>
        </w:rPr>
      </w:pPr>
      <w:r w:rsidRPr="006F6BDA">
        <w:rPr>
          <w:rFonts w:ascii="Arial" w:eastAsia="Arial" w:hAnsi="Arial" w:cs="Arial"/>
        </w:rPr>
        <w:t>This unit must be delivered and assessed in the context of Australian meat processing standards and regulations.</w:t>
      </w:r>
    </w:p>
    <w:p w14:paraId="3743C5F1" w14:textId="741CA7E0" w:rsidR="00D024B9" w:rsidRPr="001B4250" w:rsidRDefault="00D024B9" w:rsidP="432CB76A">
      <w:pPr>
        <w:pStyle w:val="Heading5"/>
        <w:rPr>
          <w:rFonts w:ascii="Arial" w:eastAsia="Arial" w:hAnsi="Arial" w:cs="Arial"/>
          <w:color w:val="auto"/>
        </w:rPr>
      </w:pPr>
      <w:r w:rsidRPr="432CB76A">
        <w:rPr>
          <w:rFonts w:ascii="Arial" w:eastAsia="Arial" w:hAnsi="Arial" w:cs="Arial"/>
          <w:color w:val="auto"/>
        </w:rPr>
        <w:t>Licensing, legislative, regulatory requirements</w:t>
      </w:r>
    </w:p>
    <w:p w14:paraId="340DE146" w14:textId="5210631C" w:rsidR="00D024B9" w:rsidRPr="006F6BDA" w:rsidRDefault="001B4250" w:rsidP="432CB76A">
      <w:pPr>
        <w:pStyle w:val="BodyTextSI"/>
        <w:rPr>
          <w:rFonts w:ascii="Arial" w:eastAsia="Arial" w:hAnsi="Arial" w:cs="Arial"/>
          <w:color w:val="auto"/>
        </w:rPr>
      </w:pPr>
      <w:r w:rsidRPr="006F6BDA">
        <w:rPr>
          <w:rFonts w:ascii="Arial" w:eastAsia="Arial" w:hAnsi="Arial" w:cs="Arial"/>
          <w:color w:val="auto"/>
        </w:rPr>
        <w:t>No licensing, legislative or certification requirements apply to this unit at the time of publication.</w:t>
      </w:r>
    </w:p>
    <w:p w14:paraId="4C3F1116" w14:textId="127D4A8A" w:rsidR="00B76B2F" w:rsidRPr="006F6BDA" w:rsidRDefault="00B76B2F" w:rsidP="432CB76A">
      <w:pPr>
        <w:pStyle w:val="Heading4"/>
        <w:rPr>
          <w:rFonts w:ascii="Arial" w:eastAsia="Arial" w:hAnsi="Arial" w:cs="Arial"/>
          <w:color w:val="auto"/>
        </w:rPr>
      </w:pPr>
      <w:r w:rsidRPr="006F6BDA">
        <w:rPr>
          <w:rFonts w:ascii="Arial" w:eastAsia="Arial" w:hAnsi="Arial" w:cs="Arial"/>
          <w:iCs w:val="0"/>
          <w:color w:val="auto"/>
        </w:rPr>
        <w:t>Pre-requisite unit</w:t>
      </w:r>
    </w:p>
    <w:p w14:paraId="08CA35E6" w14:textId="7ED43F8B" w:rsidR="006A0DFA" w:rsidRPr="006F6BDA" w:rsidRDefault="006A0DFA" w:rsidP="432CB76A">
      <w:pPr>
        <w:pStyle w:val="BodyTextSI"/>
        <w:rPr>
          <w:rFonts w:ascii="Arial" w:eastAsia="Arial" w:hAnsi="Arial" w:cs="Arial"/>
          <w:color w:val="auto"/>
        </w:rPr>
      </w:pPr>
      <w:r w:rsidRPr="006F6BDA">
        <w:rPr>
          <w:rFonts w:ascii="Arial" w:eastAsia="Arial" w:hAnsi="Arial" w:cs="Arial"/>
          <w:color w:val="auto"/>
        </w:rPr>
        <w:t>Nil</w:t>
      </w:r>
    </w:p>
    <w:p w14:paraId="21F23B2F" w14:textId="3BF34ABF" w:rsidR="002539F9" w:rsidRPr="006F6BDA" w:rsidRDefault="002539F9" w:rsidP="432CB76A">
      <w:pPr>
        <w:pStyle w:val="Heading4"/>
        <w:rPr>
          <w:rFonts w:ascii="Arial" w:eastAsia="Arial" w:hAnsi="Arial" w:cs="Arial"/>
          <w:color w:val="auto"/>
        </w:rPr>
      </w:pPr>
      <w:r w:rsidRPr="006F6BDA">
        <w:rPr>
          <w:rFonts w:ascii="Arial" w:eastAsia="Arial" w:hAnsi="Arial" w:cs="Arial"/>
          <w:iCs w:val="0"/>
          <w:color w:val="auto"/>
        </w:rPr>
        <w:t>Unit sector</w:t>
      </w:r>
    </w:p>
    <w:p w14:paraId="7B244E65" w14:textId="269A7120" w:rsidR="00B76B2F" w:rsidRPr="00A97F14" w:rsidRDefault="00F841D9" w:rsidP="432CB76A">
      <w:pPr>
        <w:pStyle w:val="BodyTextSI"/>
        <w:rPr>
          <w:rFonts w:ascii="Arial" w:eastAsia="Arial" w:hAnsi="Arial" w:cs="Arial"/>
          <w:color w:val="auto"/>
        </w:rPr>
      </w:pPr>
      <w:r w:rsidRPr="00F841D9">
        <w:rPr>
          <w:rFonts w:ascii="Arial" w:eastAsia="Arial" w:hAnsi="Arial" w:cs="Arial"/>
          <w:color w:val="auto"/>
        </w:rPr>
        <w:t>Wild Game</w:t>
      </w:r>
      <w:r>
        <w:rPr>
          <w:rFonts w:ascii="Arial" w:eastAsia="Arial" w:hAnsi="Arial" w:cs="Arial"/>
          <w:color w:val="auto"/>
        </w:rPr>
        <w:t xml:space="preserve"> (GAM)</w:t>
      </w:r>
    </w:p>
    <w:tbl>
      <w:tblPr>
        <w:tblStyle w:val="TableGrid"/>
        <w:tblW w:w="0" w:type="auto"/>
        <w:tblInd w:w="27" w:type="dxa"/>
        <w:tblLook w:val="04A0" w:firstRow="1" w:lastRow="0" w:firstColumn="1" w:lastColumn="0" w:noHBand="0" w:noVBand="1"/>
      </w:tblPr>
      <w:tblGrid>
        <w:gridCol w:w="3512"/>
        <w:gridCol w:w="5954"/>
      </w:tblGrid>
      <w:tr w:rsidR="008A2237" w:rsidRPr="001B4250" w14:paraId="63332B22" w14:textId="77777777" w:rsidTr="432CB76A">
        <w:tc>
          <w:tcPr>
            <w:tcW w:w="3512" w:type="dxa"/>
          </w:tcPr>
          <w:p w14:paraId="19345E85" w14:textId="4AA2ED8D" w:rsidR="008A2237" w:rsidRPr="001B4250" w:rsidRDefault="25D246F5" w:rsidP="432CB76A">
            <w:pPr>
              <w:spacing w:after="120"/>
              <w:rPr>
                <w:rFonts w:ascii="Arial" w:eastAsia="Arial" w:hAnsi="Arial" w:cs="Arial"/>
                <w:color w:val="000000" w:themeColor="text2"/>
              </w:rPr>
            </w:pPr>
            <w:r w:rsidRPr="432CB76A">
              <w:rPr>
                <w:rFonts w:ascii="Arial" w:eastAsia="Arial" w:hAnsi="Arial" w:cs="Arial"/>
                <w:b/>
                <w:bCs/>
              </w:rPr>
              <w:t>Elements</w:t>
            </w:r>
            <w:r w:rsidR="008A2237">
              <w:br/>
            </w:r>
            <w:proofErr w:type="spellStart"/>
            <w:r w:rsidR="2B1F27E5" w:rsidRPr="432CB76A">
              <w:rPr>
                <w:rFonts w:ascii="Arial" w:eastAsia="Arial" w:hAnsi="Arial" w:cs="Arial"/>
                <w:i/>
                <w:iCs/>
              </w:rPr>
              <w:t>Elements</w:t>
            </w:r>
            <w:proofErr w:type="spellEnd"/>
            <w:r w:rsidR="2B1F27E5" w:rsidRPr="432CB76A">
              <w:rPr>
                <w:rFonts w:ascii="Arial" w:eastAsia="Arial" w:hAnsi="Arial" w:cs="Arial"/>
                <w:i/>
                <w:iCs/>
              </w:rPr>
              <w:t xml:space="preserve"> describe the essential outcomes.</w:t>
            </w:r>
          </w:p>
        </w:tc>
        <w:tc>
          <w:tcPr>
            <w:tcW w:w="5954" w:type="dxa"/>
          </w:tcPr>
          <w:p w14:paraId="53C86B1B" w14:textId="77777777" w:rsidR="008A2237" w:rsidRPr="001B4250" w:rsidRDefault="25D246F5" w:rsidP="432CB76A">
            <w:pPr>
              <w:spacing w:after="120"/>
              <w:rPr>
                <w:rFonts w:ascii="Arial" w:eastAsia="Arial" w:hAnsi="Arial" w:cs="Arial"/>
              </w:rPr>
            </w:pPr>
            <w:r w:rsidRPr="432CB76A">
              <w:rPr>
                <w:rFonts w:ascii="Arial" w:eastAsia="Arial" w:hAnsi="Arial" w:cs="Arial"/>
                <w:b/>
                <w:bCs/>
              </w:rPr>
              <w:t>Performance criteria</w:t>
            </w:r>
          </w:p>
          <w:p w14:paraId="091AC639" w14:textId="47E472BF" w:rsidR="008A2237" w:rsidRPr="001B4250" w:rsidRDefault="23EBF067" w:rsidP="432CB76A">
            <w:pPr>
              <w:pStyle w:val="SIText"/>
              <w:rPr>
                <w:rFonts w:eastAsia="Arial" w:cs="Arial"/>
                <w:color w:val="000000" w:themeColor="text2"/>
                <w:sz w:val="22"/>
              </w:rPr>
            </w:pPr>
            <w:r w:rsidRPr="432CB76A">
              <w:rPr>
                <w:rFonts w:eastAsia="Arial" w:cs="Arial"/>
                <w:i/>
                <w:iCs/>
                <w:color w:val="auto"/>
                <w:sz w:val="22"/>
              </w:rPr>
              <w:t>Performance criteria describe the performance needed to demonstrate achievement of the element.</w:t>
            </w:r>
          </w:p>
        </w:tc>
      </w:tr>
      <w:tr w:rsidR="00461F1F" w:rsidRPr="001B4250" w14:paraId="622DCC10" w14:textId="77777777" w:rsidTr="432CB76A">
        <w:tc>
          <w:tcPr>
            <w:tcW w:w="3512" w:type="dxa"/>
          </w:tcPr>
          <w:p w14:paraId="526B1BE4" w14:textId="2FB4706B" w:rsidR="00461F1F" w:rsidRPr="006A0DFA" w:rsidRDefault="00461F1F" w:rsidP="432CB76A">
            <w:pPr>
              <w:pStyle w:val="SIText"/>
              <w:rPr>
                <w:rFonts w:eastAsia="Arial" w:cs="Arial"/>
                <w:color w:val="000000" w:themeColor="text2"/>
                <w:sz w:val="22"/>
              </w:rPr>
            </w:pPr>
            <w:r w:rsidRPr="432CB76A">
              <w:rPr>
                <w:rFonts w:eastAsia="Arial" w:cs="Arial"/>
                <w:color w:val="auto"/>
                <w:sz w:val="22"/>
              </w:rPr>
              <w:t>1. Prepare for inspection</w:t>
            </w:r>
          </w:p>
        </w:tc>
        <w:tc>
          <w:tcPr>
            <w:tcW w:w="5954" w:type="dxa"/>
          </w:tcPr>
          <w:p w14:paraId="776BFA5C"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1.1 Negotiate and confirm inspection time with field depot operator</w:t>
            </w:r>
          </w:p>
          <w:p w14:paraId="0470848D"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1.2 Confirm scope of inspection, including compliance with relevant standards and legislation</w:t>
            </w:r>
          </w:p>
          <w:p w14:paraId="7219C880" w14:textId="2F98104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1.3 Access workplace documents or templates required for inspection and verify documentation to be used meets requirements for inspection</w:t>
            </w:r>
            <w:r>
              <w:br/>
            </w:r>
            <w:r w:rsidRPr="432CB76A">
              <w:rPr>
                <w:rFonts w:ascii="Arial" w:eastAsia="Arial" w:hAnsi="Arial" w:cs="Arial"/>
                <w:sz w:val="22"/>
              </w:rPr>
              <w:t>1.4 Prepare documentation according to inspection requirements</w:t>
            </w:r>
          </w:p>
        </w:tc>
      </w:tr>
      <w:tr w:rsidR="00461F1F" w:rsidRPr="001B4250" w14:paraId="19F493F5" w14:textId="77777777" w:rsidTr="432CB76A">
        <w:tc>
          <w:tcPr>
            <w:tcW w:w="3512" w:type="dxa"/>
          </w:tcPr>
          <w:p w14:paraId="3022EE5E" w14:textId="5CAFAE9D" w:rsidR="00461F1F" w:rsidRPr="006A0DFA" w:rsidRDefault="00461F1F" w:rsidP="432CB76A">
            <w:pPr>
              <w:pStyle w:val="SIText"/>
              <w:rPr>
                <w:rFonts w:eastAsia="Arial" w:cs="Arial"/>
                <w:color w:val="000000" w:themeColor="text2"/>
                <w:sz w:val="22"/>
              </w:rPr>
            </w:pPr>
            <w:r w:rsidRPr="432CB76A">
              <w:rPr>
                <w:rFonts w:eastAsia="Arial" w:cs="Arial"/>
                <w:color w:val="auto"/>
                <w:sz w:val="22"/>
              </w:rPr>
              <w:t>2. Inspect wild game field depot food safety program</w:t>
            </w:r>
          </w:p>
        </w:tc>
        <w:tc>
          <w:tcPr>
            <w:tcW w:w="5954" w:type="dxa"/>
          </w:tcPr>
          <w:p w14:paraId="2D6BEE9C"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2.1 Verify field depot has documented food safety program on site</w:t>
            </w:r>
          </w:p>
          <w:p w14:paraId="471F61B7" w14:textId="5AD3F7FC"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2.2 Review food safety program for accuracy and compliance with standards and legislation</w:t>
            </w:r>
            <w:r>
              <w:br/>
            </w:r>
            <w:r w:rsidRPr="432CB76A">
              <w:rPr>
                <w:rFonts w:ascii="Arial" w:eastAsia="Arial" w:hAnsi="Arial" w:cs="Arial"/>
                <w:sz w:val="22"/>
              </w:rPr>
              <w:t>2.3 Question field depot operator to verify their understanding of the program</w:t>
            </w:r>
          </w:p>
        </w:tc>
      </w:tr>
      <w:tr w:rsidR="00461F1F" w:rsidRPr="001B4250" w14:paraId="4F4F6937" w14:textId="77777777" w:rsidTr="432CB76A">
        <w:tc>
          <w:tcPr>
            <w:tcW w:w="3512" w:type="dxa"/>
          </w:tcPr>
          <w:p w14:paraId="56DCD5C0" w14:textId="69C00FE4" w:rsidR="00461F1F" w:rsidRPr="006A0DFA" w:rsidRDefault="00461F1F" w:rsidP="432CB76A">
            <w:pPr>
              <w:pStyle w:val="SIText"/>
              <w:rPr>
                <w:rFonts w:eastAsia="Arial" w:cs="Arial"/>
                <w:color w:val="000000" w:themeColor="text2"/>
                <w:sz w:val="22"/>
              </w:rPr>
            </w:pPr>
            <w:r w:rsidRPr="432CB76A">
              <w:rPr>
                <w:rFonts w:eastAsia="Arial" w:cs="Arial"/>
                <w:color w:val="auto"/>
                <w:sz w:val="22"/>
              </w:rPr>
              <w:lastRenderedPageBreak/>
              <w:t>3. Inspect site and equipment</w:t>
            </w:r>
          </w:p>
        </w:tc>
        <w:tc>
          <w:tcPr>
            <w:tcW w:w="5954" w:type="dxa"/>
          </w:tcPr>
          <w:p w14:paraId="7AFF1DCA"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3.1 Conduct visual assessment of field depot to verify it is clean and sanitised, seals are intact, the depot is free of rust or flaking paint, and that lighting meets industry standards</w:t>
            </w:r>
          </w:p>
          <w:p w14:paraId="2826BC74"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3.2 Confirm facilities enable hygiene and sanitation, including adequate supply of potable water, hand wash facilities and facilities for cleaning and sanitising equipment</w:t>
            </w:r>
          </w:p>
          <w:p w14:paraId="71188188"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3.3 Confirm that regular hygiene checks have been conducted and recorded</w:t>
            </w:r>
          </w:p>
          <w:p w14:paraId="542E44FA"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3.4 Check that equipment and machinery is in good working order</w:t>
            </w:r>
          </w:p>
          <w:p w14:paraId="710105FB" w14:textId="4EFA23DC"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3.5 Check equipment maintenance is conducted regularly, and maintenance records are compliant and accurate</w:t>
            </w:r>
            <w:r>
              <w:br/>
            </w:r>
            <w:r w:rsidRPr="432CB76A">
              <w:rPr>
                <w:rFonts w:ascii="Arial" w:eastAsia="Arial" w:hAnsi="Arial" w:cs="Arial"/>
                <w:sz w:val="22"/>
              </w:rPr>
              <w:t>3.6 Verify temperature is monitored and recorded accurately, and monitoring instruments have been calibrated</w:t>
            </w:r>
          </w:p>
        </w:tc>
      </w:tr>
      <w:tr w:rsidR="00461F1F" w:rsidRPr="001B4250" w14:paraId="2EDF7075" w14:textId="77777777" w:rsidTr="432CB76A">
        <w:tc>
          <w:tcPr>
            <w:tcW w:w="3512" w:type="dxa"/>
          </w:tcPr>
          <w:p w14:paraId="63876980" w14:textId="1EE8F5E2" w:rsidR="00461F1F" w:rsidRPr="006A0DFA" w:rsidRDefault="00461F1F" w:rsidP="432CB76A">
            <w:pPr>
              <w:pStyle w:val="SIText"/>
              <w:rPr>
                <w:rFonts w:eastAsia="Arial" w:cs="Arial"/>
                <w:color w:val="000000" w:themeColor="text2"/>
                <w:sz w:val="22"/>
              </w:rPr>
            </w:pPr>
            <w:r w:rsidRPr="432CB76A">
              <w:rPr>
                <w:rFonts w:eastAsia="Arial" w:cs="Arial"/>
                <w:color w:val="auto"/>
                <w:sz w:val="22"/>
              </w:rPr>
              <w:t>4. Inspect wild game animal carcase process and storage</w:t>
            </w:r>
          </w:p>
        </w:tc>
        <w:tc>
          <w:tcPr>
            <w:tcW w:w="5954" w:type="dxa"/>
          </w:tcPr>
          <w:p w14:paraId="6A2DB27F"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4.1 Check wild game animal carcases are tagged and recorded according to regulatory requirements</w:t>
            </w:r>
          </w:p>
          <w:p w14:paraId="76259257"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4.2 Verify carcases have been delivered to field depot within time requirements</w:t>
            </w:r>
          </w:p>
          <w:p w14:paraId="1A6C1C81"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4.3 Confirm carcases are hung and spaced according to regulatory requirements</w:t>
            </w:r>
          </w:p>
          <w:p w14:paraId="408E2EF2"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4.4 Check carcases have been killed and bled according to regulatory requirements</w:t>
            </w:r>
          </w:p>
          <w:p w14:paraId="29ABC897"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4.5 Confirm no gut or faecal contamination is present</w:t>
            </w:r>
          </w:p>
          <w:p w14:paraId="5CE74218" w14:textId="3A5B3DB2"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4.6 Check the bladder has been removed and pluck is intact and attached</w:t>
            </w:r>
            <w:r>
              <w:br/>
            </w:r>
            <w:r w:rsidRPr="432CB76A">
              <w:rPr>
                <w:rFonts w:ascii="Arial" w:eastAsia="Arial" w:hAnsi="Arial" w:cs="Arial"/>
                <w:sz w:val="22"/>
              </w:rPr>
              <w:t>4.7 Verify muscle temperature has been checked and recorded according to regulatory requirements</w:t>
            </w:r>
          </w:p>
        </w:tc>
      </w:tr>
      <w:tr w:rsidR="00461F1F" w:rsidRPr="001B4250" w14:paraId="26B75CF0" w14:textId="77777777" w:rsidTr="432CB76A">
        <w:tc>
          <w:tcPr>
            <w:tcW w:w="3512" w:type="dxa"/>
          </w:tcPr>
          <w:p w14:paraId="4CE9F4E5" w14:textId="0C9F7829" w:rsidR="00461F1F" w:rsidRPr="006A0DFA" w:rsidRDefault="00461F1F" w:rsidP="432CB76A">
            <w:pPr>
              <w:pStyle w:val="SIText"/>
              <w:rPr>
                <w:rFonts w:eastAsia="Arial" w:cs="Arial"/>
                <w:color w:val="000000" w:themeColor="text2"/>
                <w:sz w:val="22"/>
              </w:rPr>
            </w:pPr>
            <w:r w:rsidRPr="432CB76A">
              <w:rPr>
                <w:rFonts w:eastAsia="Arial" w:cs="Arial"/>
                <w:color w:val="auto"/>
                <w:sz w:val="22"/>
              </w:rPr>
              <w:t>5. Check field depot operator</w:t>
            </w:r>
          </w:p>
        </w:tc>
        <w:tc>
          <w:tcPr>
            <w:tcW w:w="5954" w:type="dxa"/>
          </w:tcPr>
          <w:p w14:paraId="4664DE77" w14:textId="2974A699"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5.1 Confirm field depot operator holds required qualifications, licenses and accreditation</w:t>
            </w:r>
            <w:r>
              <w:br/>
            </w:r>
            <w:r w:rsidRPr="432CB76A">
              <w:rPr>
                <w:rFonts w:ascii="Arial" w:eastAsia="Arial" w:hAnsi="Arial" w:cs="Arial"/>
                <w:sz w:val="22"/>
              </w:rPr>
              <w:t>5.2 Check that field depot operator follows hygiene and sanitation requirements when processing wild game</w:t>
            </w:r>
          </w:p>
        </w:tc>
      </w:tr>
      <w:tr w:rsidR="00461F1F" w:rsidRPr="001B4250" w14:paraId="225ADA3F" w14:textId="77777777" w:rsidTr="432CB76A">
        <w:tc>
          <w:tcPr>
            <w:tcW w:w="3512" w:type="dxa"/>
          </w:tcPr>
          <w:p w14:paraId="637537A1" w14:textId="741F18F8" w:rsidR="00461F1F" w:rsidRPr="006A0DFA" w:rsidRDefault="00461F1F" w:rsidP="432CB76A">
            <w:pPr>
              <w:pStyle w:val="SIText"/>
              <w:rPr>
                <w:rFonts w:eastAsia="Arial" w:cs="Arial"/>
                <w:color w:val="000000" w:themeColor="text2"/>
                <w:sz w:val="22"/>
              </w:rPr>
            </w:pPr>
            <w:r w:rsidRPr="432CB76A">
              <w:rPr>
                <w:rFonts w:eastAsia="Arial" w:cs="Arial"/>
                <w:color w:val="auto"/>
                <w:sz w:val="22"/>
              </w:rPr>
              <w:t>6. Prepare inspection report</w:t>
            </w:r>
          </w:p>
        </w:tc>
        <w:tc>
          <w:tcPr>
            <w:tcW w:w="5954" w:type="dxa"/>
          </w:tcPr>
          <w:p w14:paraId="680DC5F9" w14:textId="77777777"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6.1 Complete inspection checklists according to workplace and regulatory requirements</w:t>
            </w:r>
          </w:p>
          <w:p w14:paraId="22E41087" w14:textId="69E1705F" w:rsidR="00461F1F" w:rsidRPr="006A0DFA" w:rsidRDefault="00461F1F" w:rsidP="432CB76A">
            <w:pPr>
              <w:pStyle w:val="NormalWeb"/>
              <w:spacing w:after="0"/>
              <w:rPr>
                <w:rFonts w:ascii="Arial" w:eastAsia="Arial" w:hAnsi="Arial" w:cs="Arial"/>
                <w:color w:val="000000" w:themeColor="text2"/>
                <w:sz w:val="22"/>
              </w:rPr>
            </w:pPr>
            <w:r w:rsidRPr="432CB76A">
              <w:rPr>
                <w:rFonts w:ascii="Arial" w:eastAsia="Arial" w:hAnsi="Arial" w:cs="Arial"/>
                <w:sz w:val="22"/>
              </w:rPr>
              <w:t>6.2 Discuss initial inspection findings with field depot operator, and issue any non-compliance notices if required</w:t>
            </w:r>
            <w:r>
              <w:br/>
            </w:r>
            <w:r w:rsidRPr="432CB76A">
              <w:rPr>
                <w:rFonts w:ascii="Arial" w:eastAsia="Arial" w:hAnsi="Arial" w:cs="Arial"/>
                <w:sz w:val="22"/>
              </w:rPr>
              <w:t>6.3 Prepare inspection report and present recommendations and opportunities for improvement to appropriate personnel</w:t>
            </w:r>
            <w:r>
              <w:br/>
            </w:r>
            <w:r w:rsidRPr="432CB76A">
              <w:rPr>
                <w:rFonts w:ascii="Arial" w:eastAsia="Arial" w:hAnsi="Arial" w:cs="Arial"/>
                <w:sz w:val="22"/>
              </w:rPr>
              <w:t>6.4 Store inspection report using workplace processes and systems</w:t>
            </w:r>
          </w:p>
        </w:tc>
      </w:tr>
    </w:tbl>
    <w:p w14:paraId="0965687E" w14:textId="77777777" w:rsidR="006A5CF9" w:rsidRPr="001B4250" w:rsidRDefault="006A5CF9" w:rsidP="432CB76A">
      <w:pPr>
        <w:pStyle w:val="BodyTextSI"/>
        <w:rPr>
          <w:rFonts w:ascii="Arial" w:eastAsia="Arial" w:hAnsi="Arial" w:cs="Arial"/>
          <w:color w:val="auto"/>
        </w:rPr>
      </w:pP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4250" w14:paraId="6E035243" w14:textId="77777777" w:rsidTr="432CB76A">
        <w:tc>
          <w:tcPr>
            <w:tcW w:w="1880" w:type="dxa"/>
          </w:tcPr>
          <w:p w14:paraId="1B1FC08B" w14:textId="6DC1C550" w:rsidR="00726491" w:rsidRPr="001B4250" w:rsidRDefault="006A5CF9" w:rsidP="432CB76A">
            <w:pPr>
              <w:pStyle w:val="BodyTextSI"/>
              <w:rPr>
                <w:rFonts w:ascii="Arial" w:eastAsia="Arial" w:hAnsi="Arial" w:cs="Arial"/>
                <w:b/>
                <w:bCs/>
                <w:color w:val="000000" w:themeColor="text2"/>
              </w:rPr>
            </w:pPr>
            <w:r w:rsidRPr="00A97F14">
              <w:rPr>
                <w:rFonts w:ascii="Arial" w:eastAsia="Arial" w:hAnsi="Arial" w:cs="Arial"/>
                <w:color w:val="auto"/>
              </w:rPr>
              <w:lastRenderedPageBreak/>
              <w:t>F</w:t>
            </w:r>
            <w:r w:rsidR="00A83F69" w:rsidRPr="00A97F14">
              <w:rPr>
                <w:rFonts w:ascii="Arial" w:eastAsia="Arial" w:hAnsi="Arial" w:cs="Arial"/>
                <w:color w:val="auto"/>
              </w:rPr>
              <w:t xml:space="preserve">oundation </w:t>
            </w:r>
            <w:proofErr w:type="spellStart"/>
            <w:r w:rsidR="00A83F69" w:rsidRPr="00A97F14">
              <w:rPr>
                <w:rFonts w:ascii="Arial" w:eastAsia="Arial" w:hAnsi="Arial" w:cs="Arial"/>
                <w:color w:val="auto"/>
              </w:rPr>
              <w:t>skill</w:t>
            </w:r>
            <w:r w:rsidR="1C3CC087" w:rsidRPr="00A97F14">
              <w:rPr>
                <w:rFonts w:ascii="Arial" w:eastAsia="Arial" w:hAnsi="Arial" w:cs="Arial"/>
                <w:color w:val="auto"/>
              </w:rPr>
              <w:t>s</w:t>
            </w:r>
            <w:r w:rsidR="032D0810" w:rsidRPr="432CB76A">
              <w:rPr>
                <w:rFonts w:ascii="Arial" w:eastAsia="Arial" w:hAnsi="Arial" w:cs="Arial"/>
                <w:b/>
                <w:bCs/>
                <w:color w:val="auto"/>
              </w:rPr>
              <w:t>Learning</w:t>
            </w:r>
            <w:proofErr w:type="spellEnd"/>
          </w:p>
        </w:tc>
        <w:tc>
          <w:tcPr>
            <w:tcW w:w="1880" w:type="dxa"/>
          </w:tcPr>
          <w:p w14:paraId="2C2A6618" w14:textId="4372DF00" w:rsidR="00726491" w:rsidRPr="001B4250" w:rsidRDefault="032D0810" w:rsidP="432CB76A">
            <w:pPr>
              <w:pStyle w:val="BodyTextSI"/>
              <w:rPr>
                <w:rFonts w:ascii="Arial" w:eastAsia="Arial" w:hAnsi="Arial" w:cs="Arial"/>
                <w:b/>
                <w:bCs/>
                <w:color w:val="000000" w:themeColor="text2"/>
              </w:rPr>
            </w:pPr>
            <w:r w:rsidRPr="432CB76A">
              <w:rPr>
                <w:rFonts w:ascii="Arial" w:eastAsia="Arial" w:hAnsi="Arial" w:cs="Arial"/>
                <w:b/>
                <w:bCs/>
                <w:color w:val="auto"/>
              </w:rPr>
              <w:t>Reading</w:t>
            </w:r>
          </w:p>
        </w:tc>
        <w:tc>
          <w:tcPr>
            <w:tcW w:w="1880" w:type="dxa"/>
          </w:tcPr>
          <w:p w14:paraId="719B7923" w14:textId="274AE6DF" w:rsidR="00726491" w:rsidRPr="001B4250" w:rsidRDefault="032D0810" w:rsidP="432CB76A">
            <w:pPr>
              <w:pStyle w:val="BodyTextSI"/>
              <w:rPr>
                <w:rFonts w:ascii="Arial" w:eastAsia="Arial" w:hAnsi="Arial" w:cs="Arial"/>
                <w:b/>
                <w:bCs/>
                <w:color w:val="000000" w:themeColor="text2"/>
              </w:rPr>
            </w:pPr>
            <w:r w:rsidRPr="432CB76A">
              <w:rPr>
                <w:rFonts w:ascii="Arial" w:eastAsia="Arial" w:hAnsi="Arial" w:cs="Arial"/>
                <w:b/>
                <w:bCs/>
                <w:color w:val="auto"/>
              </w:rPr>
              <w:t>Writing</w:t>
            </w:r>
          </w:p>
        </w:tc>
        <w:tc>
          <w:tcPr>
            <w:tcW w:w="1881" w:type="dxa"/>
          </w:tcPr>
          <w:p w14:paraId="74832C6C" w14:textId="62FDE15C" w:rsidR="00726491" w:rsidRPr="001B4250" w:rsidRDefault="032D0810" w:rsidP="432CB76A">
            <w:pPr>
              <w:pStyle w:val="BodyTextSI"/>
              <w:rPr>
                <w:rFonts w:ascii="Arial" w:eastAsia="Arial" w:hAnsi="Arial" w:cs="Arial"/>
                <w:b/>
                <w:bCs/>
                <w:color w:val="000000" w:themeColor="text2"/>
              </w:rPr>
            </w:pPr>
            <w:r w:rsidRPr="432CB76A">
              <w:rPr>
                <w:rFonts w:ascii="Arial" w:eastAsia="Arial" w:hAnsi="Arial" w:cs="Arial"/>
                <w:b/>
                <w:bCs/>
                <w:color w:val="auto"/>
              </w:rPr>
              <w:t>Oral communication</w:t>
            </w:r>
          </w:p>
        </w:tc>
        <w:tc>
          <w:tcPr>
            <w:tcW w:w="2255" w:type="dxa"/>
          </w:tcPr>
          <w:p w14:paraId="674C1D0C" w14:textId="3E45BCD6" w:rsidR="00726491" w:rsidRPr="001B4250" w:rsidRDefault="032D0810" w:rsidP="432CB76A">
            <w:pPr>
              <w:pStyle w:val="BodyTextSI"/>
              <w:rPr>
                <w:rFonts w:ascii="Arial" w:eastAsia="Arial" w:hAnsi="Arial" w:cs="Arial"/>
                <w:b/>
                <w:bCs/>
                <w:color w:val="000000" w:themeColor="text2"/>
              </w:rPr>
            </w:pPr>
            <w:r w:rsidRPr="432CB76A">
              <w:rPr>
                <w:rFonts w:ascii="Arial" w:eastAsia="Arial" w:hAnsi="Arial" w:cs="Arial"/>
                <w:b/>
                <w:bCs/>
                <w:color w:val="auto"/>
              </w:rPr>
              <w:t>Numeracy</w:t>
            </w:r>
          </w:p>
        </w:tc>
      </w:tr>
      <w:tr w:rsidR="00C602DE" w:rsidRPr="001B4250" w14:paraId="392C0B40" w14:textId="77777777" w:rsidTr="432CB76A">
        <w:tc>
          <w:tcPr>
            <w:tcW w:w="1880" w:type="dxa"/>
          </w:tcPr>
          <w:p w14:paraId="1077CCAE" w14:textId="1C51ED9E" w:rsidR="00726491" w:rsidRPr="006F6BDA" w:rsidRDefault="581B11A8" w:rsidP="432CB76A">
            <w:pPr>
              <w:pStyle w:val="BodyTextSI"/>
              <w:rPr>
                <w:rFonts w:ascii="Arial" w:eastAsia="Arial" w:hAnsi="Arial" w:cs="Arial"/>
                <w:color w:val="000000" w:themeColor="text2"/>
              </w:rPr>
            </w:pPr>
            <w:r w:rsidRPr="006F6BDA">
              <w:rPr>
                <w:rFonts w:ascii="Arial" w:eastAsia="Arial" w:hAnsi="Arial" w:cs="Arial"/>
                <w:color w:val="auto"/>
              </w:rPr>
              <w:t>3</w:t>
            </w:r>
          </w:p>
        </w:tc>
        <w:tc>
          <w:tcPr>
            <w:tcW w:w="1880" w:type="dxa"/>
          </w:tcPr>
          <w:p w14:paraId="5EF3D7E5" w14:textId="6903139F" w:rsidR="00726491" w:rsidRPr="006F6BDA" w:rsidRDefault="581B11A8" w:rsidP="432CB76A">
            <w:pPr>
              <w:pStyle w:val="BodyTextSI"/>
              <w:rPr>
                <w:rFonts w:ascii="Arial" w:eastAsia="Arial" w:hAnsi="Arial" w:cs="Arial"/>
                <w:color w:val="000000" w:themeColor="text2"/>
              </w:rPr>
            </w:pPr>
            <w:r w:rsidRPr="006F6BDA">
              <w:rPr>
                <w:rFonts w:ascii="Arial" w:eastAsia="Arial" w:hAnsi="Arial" w:cs="Arial"/>
                <w:color w:val="auto"/>
              </w:rPr>
              <w:t>3</w:t>
            </w:r>
          </w:p>
        </w:tc>
        <w:tc>
          <w:tcPr>
            <w:tcW w:w="1880" w:type="dxa"/>
          </w:tcPr>
          <w:p w14:paraId="4BAE5E3B" w14:textId="7DF5941B" w:rsidR="00726491" w:rsidRPr="006F6BDA" w:rsidRDefault="581B11A8" w:rsidP="432CB76A">
            <w:pPr>
              <w:pStyle w:val="BodyTextSI"/>
              <w:rPr>
                <w:rFonts w:ascii="Arial" w:eastAsia="Arial" w:hAnsi="Arial" w:cs="Arial"/>
                <w:color w:val="000000" w:themeColor="text2"/>
              </w:rPr>
            </w:pPr>
            <w:r w:rsidRPr="006F6BDA">
              <w:rPr>
                <w:rFonts w:ascii="Arial" w:eastAsia="Arial" w:hAnsi="Arial" w:cs="Arial"/>
                <w:color w:val="auto"/>
              </w:rPr>
              <w:t>3</w:t>
            </w:r>
          </w:p>
        </w:tc>
        <w:tc>
          <w:tcPr>
            <w:tcW w:w="1881" w:type="dxa"/>
          </w:tcPr>
          <w:p w14:paraId="7B61E8CD" w14:textId="7D3C8135" w:rsidR="00726491" w:rsidRPr="006F6BDA" w:rsidRDefault="581B11A8" w:rsidP="432CB76A">
            <w:pPr>
              <w:pStyle w:val="BodyTextSI"/>
              <w:rPr>
                <w:rFonts w:ascii="Arial" w:eastAsia="Arial" w:hAnsi="Arial" w:cs="Arial"/>
                <w:color w:val="000000" w:themeColor="text2"/>
              </w:rPr>
            </w:pPr>
            <w:r w:rsidRPr="006F6BDA">
              <w:rPr>
                <w:rFonts w:ascii="Arial" w:eastAsia="Arial" w:hAnsi="Arial" w:cs="Arial"/>
                <w:color w:val="auto"/>
              </w:rPr>
              <w:t>3</w:t>
            </w:r>
          </w:p>
        </w:tc>
        <w:tc>
          <w:tcPr>
            <w:tcW w:w="2255" w:type="dxa"/>
          </w:tcPr>
          <w:p w14:paraId="762D0BD6" w14:textId="5077FC8B" w:rsidR="00726491" w:rsidRPr="006F6BDA" w:rsidRDefault="581B11A8" w:rsidP="432CB76A">
            <w:pPr>
              <w:pStyle w:val="BodyTextSI"/>
              <w:rPr>
                <w:rFonts w:ascii="Arial" w:eastAsia="Arial" w:hAnsi="Arial" w:cs="Arial"/>
                <w:color w:val="000000" w:themeColor="text2"/>
              </w:rPr>
            </w:pPr>
            <w:r w:rsidRPr="006F6BDA">
              <w:rPr>
                <w:rFonts w:ascii="Arial" w:eastAsia="Arial" w:hAnsi="Arial" w:cs="Arial"/>
                <w:color w:val="auto"/>
              </w:rPr>
              <w:t>3</w:t>
            </w:r>
          </w:p>
        </w:tc>
      </w:tr>
    </w:tbl>
    <w:p w14:paraId="15005F50" w14:textId="261B07C9" w:rsidR="00FB2F6B" w:rsidRPr="001B4250" w:rsidRDefault="00FB2F6B" w:rsidP="432CB76A">
      <w:pPr>
        <w:pStyle w:val="Heading3"/>
        <w:rPr>
          <w:rFonts w:ascii="Arial" w:eastAsia="Arial" w:hAnsi="Arial" w:cs="Arial"/>
          <w:color w:val="auto"/>
        </w:rPr>
      </w:pPr>
      <w:r w:rsidRPr="432CB76A">
        <w:rPr>
          <w:rFonts w:ascii="Arial" w:eastAsia="Arial" w:hAnsi="Arial" w:cs="Arial"/>
          <w:color w:val="auto"/>
        </w:rPr>
        <w:t>Assessment Requirements</w:t>
      </w:r>
    </w:p>
    <w:p w14:paraId="6D8C9B22" w14:textId="7DAF89F3" w:rsidR="00FB2F6B" w:rsidRPr="001B4250" w:rsidRDefault="00FB2F6B" w:rsidP="432CB76A">
      <w:pPr>
        <w:pStyle w:val="Heading4"/>
        <w:rPr>
          <w:rFonts w:ascii="Arial" w:eastAsia="Arial" w:hAnsi="Arial" w:cs="Arial"/>
          <w:color w:val="auto"/>
        </w:rPr>
      </w:pPr>
      <w:r w:rsidRPr="432CB76A">
        <w:rPr>
          <w:rFonts w:ascii="Arial" w:eastAsia="Arial" w:hAnsi="Arial" w:cs="Arial"/>
          <w:color w:val="auto"/>
        </w:rPr>
        <w:t>Performance evidence</w:t>
      </w:r>
    </w:p>
    <w:p w14:paraId="41D9E7CE" w14:textId="77777777" w:rsidR="00461F1F" w:rsidRPr="006F6BDA" w:rsidRDefault="00461F1F" w:rsidP="432CB76A">
      <w:pPr>
        <w:pStyle w:val="SIText-Bold"/>
        <w:rPr>
          <w:rFonts w:eastAsia="Arial" w:cs="Arial"/>
          <w:b w:val="0"/>
          <w:color w:val="auto"/>
          <w:sz w:val="22"/>
        </w:rPr>
      </w:pPr>
      <w:r w:rsidRPr="006F6BDA">
        <w:rPr>
          <w:rFonts w:eastAsia="Arial" w:cs="Arial"/>
          <w:b w:val="0"/>
          <w:color w:val="auto"/>
          <w:sz w:val="22"/>
        </w:rPr>
        <w:t>An individual demonstrating competency must satisfy all of the elements and performance criteria in this unit.</w:t>
      </w:r>
    </w:p>
    <w:p w14:paraId="5F9E92F7" w14:textId="4EE610AC" w:rsidR="00461F1F" w:rsidRDefault="00461F1F" w:rsidP="432CB76A">
      <w:pPr>
        <w:pStyle w:val="SIText-Bold"/>
        <w:rPr>
          <w:rFonts w:eastAsia="Arial" w:cs="Arial"/>
          <w:b w:val="0"/>
          <w:color w:val="auto"/>
          <w:sz w:val="22"/>
        </w:rPr>
      </w:pPr>
      <w:r w:rsidRPr="006F6BDA">
        <w:rPr>
          <w:rFonts w:eastAsia="Arial" w:cs="Arial"/>
          <w:b w:val="0"/>
          <w:color w:val="auto"/>
          <w:sz w:val="22"/>
        </w:rPr>
        <w:t xml:space="preserve">There must be evidence that the individual has </w:t>
      </w:r>
      <w:r w:rsidR="005255FD" w:rsidRPr="006F6BDA">
        <w:rPr>
          <w:rFonts w:eastAsia="Arial" w:cs="Arial"/>
          <w:b w:val="0"/>
          <w:color w:val="auto"/>
          <w:sz w:val="22"/>
        </w:rPr>
        <w:t>conducted two separate inspections on a wild game field depot on at least two occasions</w:t>
      </w:r>
      <w:r w:rsidR="52F65148" w:rsidRPr="00A97F14">
        <w:rPr>
          <w:rFonts w:eastAsia="Arial" w:cs="Arial"/>
          <w:b w:val="0"/>
          <w:color w:val="auto"/>
          <w:sz w:val="22"/>
        </w:rPr>
        <w:t xml:space="preserve">. </w:t>
      </w:r>
    </w:p>
    <w:p w14:paraId="306435D2" w14:textId="69E82498" w:rsidR="00C602DE" w:rsidRPr="001B4250" w:rsidRDefault="00C602DE" w:rsidP="432CB76A">
      <w:pPr>
        <w:pStyle w:val="SIText-Bold"/>
        <w:rPr>
          <w:rFonts w:eastAsia="Arial" w:cs="Arial"/>
          <w:color w:val="000000" w:themeColor="text2"/>
          <w:sz w:val="22"/>
        </w:rPr>
      </w:pPr>
    </w:p>
    <w:p w14:paraId="1CACF4A4" w14:textId="7E1CC9CB" w:rsidR="002D4A5E" w:rsidRPr="001B4250" w:rsidRDefault="002D4A5E" w:rsidP="432CB76A">
      <w:pPr>
        <w:pStyle w:val="Heading4"/>
        <w:rPr>
          <w:rFonts w:ascii="Arial" w:eastAsia="Arial" w:hAnsi="Arial" w:cs="Arial"/>
          <w:color w:val="auto"/>
        </w:rPr>
      </w:pPr>
      <w:r w:rsidRPr="432CB76A">
        <w:rPr>
          <w:rFonts w:ascii="Arial" w:eastAsia="Arial" w:hAnsi="Arial" w:cs="Arial"/>
          <w:color w:val="auto"/>
        </w:rPr>
        <w:t>Knowledge evidence</w:t>
      </w:r>
    </w:p>
    <w:p w14:paraId="7E098D58" w14:textId="123FAC86" w:rsidR="00461F1F" w:rsidRPr="006F6BDA" w:rsidRDefault="00461F1F" w:rsidP="00A97F14">
      <w:pPr>
        <w:pStyle w:val="BodyTextSI"/>
        <w:rPr>
          <w:rFonts w:eastAsia="Arial" w:cs="Arial"/>
          <w:color w:val="auto"/>
        </w:rPr>
      </w:pPr>
      <w:r w:rsidRPr="006F6BDA">
        <w:rPr>
          <w:rFonts w:eastAsia="Arial" w:cs="Arial"/>
          <w:color w:val="auto"/>
        </w:rPr>
        <w:t>An individual must be able to demonstrate the knowledge required to perform the tasks outlined in the elements and performance criteria of this unit. This includes knowledge of:</w:t>
      </w:r>
    </w:p>
    <w:p w14:paraId="4F806B6B"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hygiene and sanitation processes for processing wild game carcases</w:t>
      </w:r>
    </w:p>
    <w:p w14:paraId="0CA5CADB"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workplace health and safety associated with wild game processing</w:t>
      </w:r>
    </w:p>
    <w:p w14:paraId="4F63E503"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sections of the Australian Standard for the Hygienic Production of Wild Game Meat for Human Consumption relevant to wild game field depot inspections</w:t>
      </w:r>
    </w:p>
    <w:p w14:paraId="4655796F"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Department of Agriculture Meat Notice Number 2009/18, Additional Requirements for Wild Game Processing for Export</w:t>
      </w:r>
    </w:p>
    <w:p w14:paraId="58206CE4"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sections of the Food Regulation 2015 relevant to wild game field depot inspections</w:t>
      </w:r>
    </w:p>
    <w:p w14:paraId="6EFE514C"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state and territory legislation relevant to wild game field depot inspections</w:t>
      </w:r>
    </w:p>
    <w:p w14:paraId="2D81D516" w14:textId="77777777" w:rsidR="00461F1F" w:rsidRPr="006F6BDA" w:rsidRDefault="00461F1F" w:rsidP="432CB76A">
      <w:pPr>
        <w:pStyle w:val="SIText"/>
        <w:numPr>
          <w:ilvl w:val="0"/>
          <w:numId w:val="17"/>
        </w:numPr>
        <w:rPr>
          <w:rFonts w:eastAsia="Arial" w:cs="Arial"/>
          <w:color w:val="auto"/>
          <w:sz w:val="22"/>
        </w:rPr>
      </w:pPr>
      <w:r w:rsidRPr="006F6BDA">
        <w:rPr>
          <w:rFonts w:eastAsia="Arial" w:cs="Arial"/>
          <w:color w:val="auto"/>
          <w:sz w:val="22"/>
        </w:rPr>
        <w:t>workplace/organisational document storage systems.</w:t>
      </w:r>
    </w:p>
    <w:p w14:paraId="4B90464B" w14:textId="77777777" w:rsidR="002D4A5E" w:rsidRPr="001B4250" w:rsidRDefault="002D4A5E" w:rsidP="432CB76A">
      <w:pPr>
        <w:pStyle w:val="SIText"/>
        <w:rPr>
          <w:rFonts w:eastAsia="Arial" w:cs="Arial"/>
          <w:color w:val="auto"/>
        </w:rPr>
      </w:pPr>
    </w:p>
    <w:p w14:paraId="05D1035D" w14:textId="77777777" w:rsidR="008329C5" w:rsidRPr="00A850A8" w:rsidRDefault="008329C5" w:rsidP="432CB76A">
      <w:pPr>
        <w:pStyle w:val="Heading4"/>
        <w:rPr>
          <w:rFonts w:ascii="Arial" w:eastAsia="Arial" w:hAnsi="Arial" w:cs="Arial"/>
          <w:color w:val="auto"/>
        </w:rPr>
      </w:pPr>
      <w:r w:rsidRPr="432CB76A">
        <w:rPr>
          <w:rFonts w:ascii="Arial" w:eastAsia="Arial" w:hAnsi="Arial" w:cs="Arial"/>
          <w:color w:val="auto"/>
        </w:rPr>
        <w:t>Assessment conditions</w:t>
      </w:r>
    </w:p>
    <w:p w14:paraId="7AAA72F4" w14:textId="052EFA2B" w:rsidR="027C4C5D" w:rsidRDefault="027C4C5D" w:rsidP="432CB76A">
      <w:pPr>
        <w:pStyle w:val="NormalWeb"/>
        <w:spacing w:beforeAutospacing="1" w:afterAutospacing="1" w:line="240" w:lineRule="auto"/>
        <w:rPr>
          <w:rFonts w:ascii="Arial" w:eastAsia="Arial" w:hAnsi="Arial" w:cs="Arial"/>
          <w:sz w:val="22"/>
        </w:rPr>
      </w:pPr>
      <w:r w:rsidRPr="432CB76A">
        <w:rPr>
          <w:rFonts w:ascii="Arial" w:eastAsia="Arial" w:hAnsi="Arial" w:cs="Arial"/>
          <w:sz w:val="22"/>
        </w:rPr>
        <w:t>Assessment of the skills in this unit of competency must occur in a wild game field depot or an environment that accurately represents workplace conditions including industry or plant timeframes for production.</w:t>
      </w:r>
    </w:p>
    <w:p w14:paraId="05CE6C8B" w14:textId="39E1DE94" w:rsidR="027C4C5D" w:rsidRDefault="027C4C5D" w:rsidP="432CB76A">
      <w:pPr>
        <w:pStyle w:val="NormalWeb"/>
        <w:spacing w:beforeAutospacing="1" w:afterAutospacing="1" w:line="240" w:lineRule="auto"/>
        <w:rPr>
          <w:rFonts w:ascii="Arial" w:eastAsia="Arial" w:hAnsi="Arial" w:cs="Arial"/>
          <w:sz w:val="22"/>
        </w:rPr>
      </w:pPr>
      <w:r w:rsidRPr="432CB76A">
        <w:rPr>
          <w:rFonts w:ascii="Arial" w:eastAsia="Arial" w:hAnsi="Arial" w:cs="Arial"/>
          <w:sz w:val="22"/>
        </w:rPr>
        <w:t>Assessment must ensure access to:</w:t>
      </w:r>
    </w:p>
    <w:p w14:paraId="6B2E9126" w14:textId="64F2F98A" w:rsidR="027C4C5D" w:rsidRDefault="027C4C5D" w:rsidP="432CB76A">
      <w:pPr>
        <w:pStyle w:val="ListParagraph"/>
        <w:numPr>
          <w:ilvl w:val="0"/>
          <w:numId w:val="3"/>
        </w:numPr>
        <w:rPr>
          <w:rFonts w:ascii="Arial" w:eastAsia="Arial" w:hAnsi="Arial" w:cs="Arial"/>
        </w:rPr>
      </w:pPr>
      <w:r w:rsidRPr="432CB76A">
        <w:rPr>
          <w:rFonts w:ascii="Arial" w:eastAsia="Arial" w:hAnsi="Arial" w:cs="Arial"/>
        </w:rPr>
        <w:t>wild game animal carcases, tags and associated records as required by performance evidence</w:t>
      </w:r>
    </w:p>
    <w:p w14:paraId="1F721ADC" w14:textId="351C09F8" w:rsidR="027C4C5D" w:rsidRDefault="027C4C5D" w:rsidP="432CB76A">
      <w:pPr>
        <w:pStyle w:val="ListParagraph"/>
        <w:numPr>
          <w:ilvl w:val="0"/>
          <w:numId w:val="3"/>
        </w:numPr>
        <w:rPr>
          <w:rFonts w:ascii="Arial" w:eastAsia="Arial" w:hAnsi="Arial" w:cs="Arial"/>
        </w:rPr>
      </w:pPr>
      <w:r w:rsidRPr="432CB76A">
        <w:rPr>
          <w:rFonts w:ascii="Arial" w:eastAsia="Arial" w:hAnsi="Arial" w:cs="Arial"/>
        </w:rPr>
        <w:t>PPE applicable to job requirements</w:t>
      </w:r>
    </w:p>
    <w:p w14:paraId="2F45128C" w14:textId="3A1CF6EF" w:rsidR="027C4C5D" w:rsidRDefault="027C4C5D" w:rsidP="432CB76A">
      <w:pPr>
        <w:pStyle w:val="ListParagraph"/>
        <w:numPr>
          <w:ilvl w:val="0"/>
          <w:numId w:val="3"/>
        </w:numPr>
        <w:rPr>
          <w:rFonts w:ascii="Arial" w:eastAsia="Arial" w:hAnsi="Arial" w:cs="Arial"/>
        </w:rPr>
      </w:pPr>
      <w:r w:rsidRPr="432CB76A">
        <w:rPr>
          <w:rFonts w:ascii="Arial" w:eastAsia="Arial" w:hAnsi="Arial" w:cs="Arial"/>
        </w:rPr>
        <w:t>tools and equipment applicable to job requirements</w:t>
      </w:r>
    </w:p>
    <w:p w14:paraId="7E380A7F" w14:textId="1E37241E" w:rsidR="027C4C5D" w:rsidRDefault="027C4C5D" w:rsidP="432CB76A">
      <w:pPr>
        <w:pStyle w:val="ListParagraph"/>
        <w:numPr>
          <w:ilvl w:val="0"/>
          <w:numId w:val="2"/>
        </w:numPr>
        <w:rPr>
          <w:rFonts w:ascii="Arial" w:eastAsia="Arial" w:hAnsi="Arial" w:cs="Arial"/>
        </w:rPr>
      </w:pPr>
      <w:r w:rsidRPr="432CB76A">
        <w:rPr>
          <w:rFonts w:ascii="Arial" w:eastAsia="Arial" w:hAnsi="Arial" w:cs="Arial"/>
        </w:rPr>
        <w:t>organisational policies and procedures relevant to field depot inspections, food safety, hygiene and sanitation, carcase receival and storage, temperature monitoring, equipment maintenance, regulatory compliance, non-compliance reporting, recordkeeping and inspection reporting</w:t>
      </w:r>
    </w:p>
    <w:p w14:paraId="64358D99" w14:textId="63908BD5" w:rsidR="027C4C5D" w:rsidRDefault="027C4C5D" w:rsidP="432CB76A">
      <w:pPr>
        <w:pStyle w:val="ListParagraph"/>
        <w:numPr>
          <w:ilvl w:val="0"/>
          <w:numId w:val="2"/>
        </w:numPr>
        <w:rPr>
          <w:rFonts w:ascii="Arial" w:eastAsia="Arial" w:hAnsi="Arial" w:cs="Arial"/>
        </w:rPr>
      </w:pPr>
      <w:r w:rsidRPr="432CB76A">
        <w:rPr>
          <w:rFonts w:ascii="Arial" w:eastAsia="Arial" w:hAnsi="Arial" w:cs="Arial"/>
        </w:rPr>
        <w:lastRenderedPageBreak/>
        <w:t xml:space="preserve">work orders or specifications used in the workplace </w:t>
      </w:r>
    </w:p>
    <w:p w14:paraId="02B93F75" w14:textId="44D8D5DB" w:rsidR="027C4C5D" w:rsidRDefault="027C4C5D" w:rsidP="432CB76A">
      <w:pPr>
        <w:pStyle w:val="ListParagraph"/>
        <w:numPr>
          <w:ilvl w:val="0"/>
          <w:numId w:val="1"/>
        </w:numPr>
        <w:rPr>
          <w:rFonts w:ascii="Arial" w:eastAsia="Arial" w:hAnsi="Arial" w:cs="Arial"/>
        </w:rPr>
      </w:pPr>
      <w:r w:rsidRPr="432CB76A">
        <w:rPr>
          <w:rFonts w:ascii="Arial" w:eastAsia="Arial" w:hAnsi="Arial" w:cs="Arial"/>
        </w:rPr>
        <w:t>a workplace supervisor.</w:t>
      </w:r>
    </w:p>
    <w:p w14:paraId="2A49A11E" w14:textId="3F9C411D" w:rsidR="027C4C5D" w:rsidRDefault="027C4C5D" w:rsidP="432CB76A">
      <w:pPr>
        <w:pStyle w:val="NormalWeb"/>
        <w:spacing w:beforeAutospacing="1" w:afterAutospacing="1" w:line="240" w:lineRule="auto"/>
        <w:rPr>
          <w:rFonts w:ascii="Arial" w:eastAsia="Arial" w:hAnsi="Arial" w:cs="Arial"/>
          <w:sz w:val="22"/>
        </w:rPr>
      </w:pPr>
      <w:r w:rsidRPr="432CB76A">
        <w:rPr>
          <w:rFonts w:ascii="Arial" w:eastAsia="Arial" w:hAnsi="Arial" w:cs="Arial"/>
          <w:sz w:val="22"/>
        </w:rPr>
        <w:t>Assessors of this unit must satisfy the requirements for assessors in applicable vocational education and training legislation, frameworks and/or standards.</w:t>
      </w:r>
    </w:p>
    <w:p w14:paraId="3570C521" w14:textId="4CFAA1E8" w:rsidR="027C4C5D" w:rsidRDefault="027C4C5D" w:rsidP="432CB76A">
      <w:pPr>
        <w:pStyle w:val="NormalWeb"/>
        <w:spacing w:beforeAutospacing="1" w:afterAutospacing="1" w:line="240" w:lineRule="auto"/>
        <w:rPr>
          <w:rFonts w:ascii="Arial" w:eastAsia="Arial" w:hAnsi="Arial" w:cs="Arial"/>
          <w:sz w:val="22"/>
        </w:rPr>
      </w:pPr>
      <w:r w:rsidRPr="432CB76A">
        <w:rPr>
          <w:rFonts w:ascii="Arial" w:eastAsia="Arial" w:hAnsi="Arial" w:cs="Arial"/>
          <w:b/>
          <w:bCs/>
          <w:sz w:val="22"/>
        </w:rPr>
        <w:t>Mandatory workplace requirements:</w:t>
      </w:r>
    </w:p>
    <w:p w14:paraId="304F0D9E" w14:textId="43378658" w:rsidR="00350925" w:rsidRPr="001B4250" w:rsidRDefault="027C4C5D" w:rsidP="00A97F14">
      <w:pPr>
        <w:pStyle w:val="NormalWeb"/>
        <w:rPr>
          <w:rFonts w:ascii="Arial" w:eastAsia="Arial" w:hAnsi="Arial" w:cs="Arial"/>
        </w:rPr>
      </w:pPr>
      <w:r w:rsidRPr="432CB76A">
        <w:rPr>
          <w:rFonts w:ascii="Arial" w:eastAsia="Arial" w:hAnsi="Arial" w:cs="Arial"/>
          <w:sz w:val="22"/>
        </w:rPr>
        <w:t>Assessment of performance evidence may be in a workplace setting or an environment that accurately represents a real workplace</w:t>
      </w:r>
    </w:p>
    <w:p w14:paraId="42C51508" w14:textId="4B35740B" w:rsidR="00B85A2F" w:rsidRPr="001B4250" w:rsidRDefault="001A307E" w:rsidP="432CB76A">
      <w:pPr>
        <w:pStyle w:val="Heading4"/>
        <w:rPr>
          <w:rFonts w:ascii="Arial" w:eastAsia="Arial" w:hAnsi="Arial" w:cs="Arial"/>
          <w:color w:val="000000" w:themeColor="text2"/>
        </w:rPr>
      </w:pPr>
      <w:r w:rsidRPr="432CB76A">
        <w:rPr>
          <w:rFonts w:ascii="Arial" w:eastAsia="Arial" w:hAnsi="Arial" w:cs="Arial"/>
          <w:color w:val="auto"/>
        </w:rPr>
        <w:t>Unit m</w:t>
      </w:r>
      <w:r w:rsidR="00922C8D" w:rsidRPr="432CB76A">
        <w:rPr>
          <w:rFonts w:ascii="Arial" w:eastAsia="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79"/>
        <w:gridCol w:w="2195"/>
        <w:gridCol w:w="1500"/>
        <w:gridCol w:w="3579"/>
      </w:tblGrid>
      <w:tr w:rsidR="00E5158E" w:rsidRPr="001B4250" w14:paraId="2B60ACCF" w14:textId="16D47C00" w:rsidTr="432CB76A">
        <w:trPr>
          <w:trHeight w:val="1073"/>
        </w:trPr>
        <w:tc>
          <w:tcPr>
            <w:tcW w:w="2195" w:type="dxa"/>
          </w:tcPr>
          <w:p w14:paraId="22ADD666" w14:textId="77777777" w:rsidR="00E5158E" w:rsidRPr="001B4250" w:rsidRDefault="0C9152E4" w:rsidP="432CB76A">
            <w:pPr>
              <w:pStyle w:val="BodyTextSI"/>
              <w:rPr>
                <w:rFonts w:ascii="Arial" w:eastAsia="Arial" w:hAnsi="Arial" w:cs="Arial"/>
                <w:b/>
                <w:bCs/>
                <w:color w:val="000000" w:themeColor="text2"/>
              </w:rPr>
            </w:pPr>
            <w:r w:rsidRPr="432CB76A">
              <w:rPr>
                <w:rFonts w:ascii="Arial" w:eastAsia="Arial" w:hAnsi="Arial" w:cs="Arial"/>
                <w:b/>
                <w:bCs/>
                <w:color w:val="auto"/>
              </w:rPr>
              <w:t>Code and title current version</w:t>
            </w:r>
          </w:p>
        </w:tc>
        <w:tc>
          <w:tcPr>
            <w:tcW w:w="2195" w:type="dxa"/>
          </w:tcPr>
          <w:p w14:paraId="0206D43C" w14:textId="77777777" w:rsidR="00E5158E" w:rsidRPr="001B4250" w:rsidRDefault="0C9152E4" w:rsidP="432CB76A">
            <w:pPr>
              <w:pStyle w:val="BodyTextSI"/>
              <w:rPr>
                <w:rFonts w:ascii="Arial" w:eastAsia="Arial" w:hAnsi="Arial" w:cs="Arial"/>
                <w:b/>
                <w:bCs/>
                <w:color w:val="000000" w:themeColor="text2"/>
              </w:rPr>
            </w:pPr>
            <w:r w:rsidRPr="432CB76A">
              <w:rPr>
                <w:rFonts w:ascii="Arial" w:eastAsia="Arial" w:hAnsi="Arial" w:cs="Arial"/>
                <w:b/>
                <w:bCs/>
                <w:color w:val="auto"/>
              </w:rPr>
              <w:t>Code and title previous version</w:t>
            </w:r>
          </w:p>
        </w:tc>
        <w:tc>
          <w:tcPr>
            <w:tcW w:w="1500" w:type="dxa"/>
          </w:tcPr>
          <w:p w14:paraId="2DF6A043" w14:textId="77562530" w:rsidR="00E5158E" w:rsidRPr="001B4250" w:rsidRDefault="0C9152E4" w:rsidP="432CB76A">
            <w:pPr>
              <w:pStyle w:val="BodyTextSI"/>
              <w:rPr>
                <w:rFonts w:ascii="Arial" w:eastAsia="Arial" w:hAnsi="Arial" w:cs="Arial"/>
                <w:b/>
                <w:bCs/>
                <w:color w:val="000000" w:themeColor="text2"/>
              </w:rPr>
            </w:pPr>
            <w:r w:rsidRPr="432CB76A">
              <w:rPr>
                <w:rFonts w:ascii="Arial" w:eastAsia="Arial" w:hAnsi="Arial" w:cs="Arial"/>
                <w:b/>
                <w:bCs/>
                <w:color w:val="auto"/>
              </w:rPr>
              <w:t>Equivalence status</w:t>
            </w:r>
          </w:p>
        </w:tc>
        <w:tc>
          <w:tcPr>
            <w:tcW w:w="3579" w:type="dxa"/>
          </w:tcPr>
          <w:p w14:paraId="70A5D43A" w14:textId="00F808A3" w:rsidR="00E5158E" w:rsidRPr="001B4250" w:rsidRDefault="0C9152E4" w:rsidP="432CB76A">
            <w:pPr>
              <w:pStyle w:val="BodyTextSI"/>
              <w:rPr>
                <w:rFonts w:ascii="Arial" w:eastAsia="Arial" w:hAnsi="Arial" w:cs="Arial"/>
                <w:b/>
                <w:bCs/>
                <w:color w:val="000000" w:themeColor="text2"/>
              </w:rPr>
            </w:pPr>
            <w:r w:rsidRPr="432CB76A">
              <w:rPr>
                <w:rFonts w:ascii="Arial" w:eastAsia="Arial" w:hAnsi="Arial" w:cs="Arial"/>
                <w:b/>
                <w:bCs/>
                <w:color w:val="auto"/>
              </w:rPr>
              <w:t>Comments</w:t>
            </w:r>
          </w:p>
        </w:tc>
      </w:tr>
      <w:tr w:rsidR="00E5158E" w:rsidRPr="001B4250" w14:paraId="60D8A35B" w14:textId="04FBE706" w:rsidTr="432CB76A">
        <w:trPr>
          <w:trHeight w:val="1215"/>
        </w:trPr>
        <w:tc>
          <w:tcPr>
            <w:tcW w:w="2195" w:type="dxa"/>
          </w:tcPr>
          <w:p w14:paraId="2B3C8229" w14:textId="70A648AF" w:rsidR="00E5158E" w:rsidRPr="001B4250" w:rsidRDefault="00F841D9" w:rsidP="432CB76A">
            <w:pPr>
              <w:rPr>
                <w:rFonts w:ascii="Arial" w:eastAsia="Arial" w:hAnsi="Arial" w:cs="Arial"/>
              </w:rPr>
            </w:pPr>
            <w:r w:rsidRPr="00F841D9">
              <w:rPr>
                <w:rFonts w:ascii="Arial" w:eastAsia="Arial" w:hAnsi="Arial" w:cs="Arial"/>
              </w:rPr>
              <w:t>AMPGAM3X03</w:t>
            </w:r>
            <w:r w:rsidR="74955909" w:rsidRPr="432CB76A">
              <w:rPr>
                <w:rFonts w:ascii="Arial" w:eastAsia="Arial" w:hAnsi="Arial" w:cs="Arial"/>
              </w:rPr>
              <w:t> Inspect wild game field depot</w:t>
            </w:r>
          </w:p>
          <w:p w14:paraId="36D257BE" w14:textId="431D1D0D" w:rsidR="00E5158E" w:rsidRPr="001B4250" w:rsidRDefault="00E5158E" w:rsidP="432CB76A">
            <w:pPr>
              <w:rPr>
                <w:rFonts w:ascii="Arial" w:eastAsia="Arial" w:hAnsi="Arial" w:cs="Arial"/>
              </w:rPr>
            </w:pPr>
          </w:p>
        </w:tc>
        <w:tc>
          <w:tcPr>
            <w:tcW w:w="2195" w:type="dxa"/>
          </w:tcPr>
          <w:p w14:paraId="20C3AE4D" w14:textId="1486B2FD" w:rsidR="00E5158E" w:rsidRPr="001B4250" w:rsidRDefault="74955909" w:rsidP="432CB76A">
            <w:pPr>
              <w:rPr>
                <w:rFonts w:ascii="Arial" w:eastAsia="Arial" w:hAnsi="Arial" w:cs="Arial"/>
              </w:rPr>
            </w:pPr>
            <w:r w:rsidRPr="432CB76A">
              <w:rPr>
                <w:rFonts w:ascii="Arial" w:eastAsia="Arial" w:hAnsi="Arial" w:cs="Arial"/>
              </w:rPr>
              <w:t>AMPG307 Inspect wild game field depot</w:t>
            </w:r>
          </w:p>
          <w:p w14:paraId="3E7CE5FF" w14:textId="27CF6215" w:rsidR="00E5158E" w:rsidRPr="001B4250" w:rsidRDefault="00E5158E" w:rsidP="432CB76A">
            <w:pPr>
              <w:rPr>
                <w:rFonts w:ascii="Arial" w:eastAsia="Arial" w:hAnsi="Arial" w:cs="Arial"/>
              </w:rPr>
            </w:pPr>
          </w:p>
        </w:tc>
        <w:tc>
          <w:tcPr>
            <w:tcW w:w="1500" w:type="dxa"/>
          </w:tcPr>
          <w:p w14:paraId="0617AE96" w14:textId="325FB680" w:rsidR="00E5158E" w:rsidRPr="001B4250" w:rsidRDefault="0C9152E4" w:rsidP="432CB76A">
            <w:pPr>
              <w:rPr>
                <w:rFonts w:ascii="Arial" w:eastAsia="Arial" w:hAnsi="Arial" w:cs="Arial"/>
              </w:rPr>
            </w:pPr>
            <w:r w:rsidRPr="432CB76A">
              <w:rPr>
                <w:rFonts w:ascii="Arial" w:eastAsia="Arial" w:hAnsi="Arial" w:cs="Arial"/>
              </w:rPr>
              <w:t>Equivalent</w:t>
            </w:r>
          </w:p>
        </w:tc>
        <w:tc>
          <w:tcPr>
            <w:tcW w:w="3579" w:type="dxa"/>
          </w:tcPr>
          <w:p w14:paraId="4EDA864E" w14:textId="20D7D2E2" w:rsidR="00E5158E" w:rsidRPr="001B4250" w:rsidRDefault="33E0150F" w:rsidP="432CB76A">
            <w:pPr>
              <w:rPr>
                <w:rFonts w:ascii="Arial" w:eastAsia="Arial" w:hAnsi="Arial" w:cs="Arial"/>
              </w:rPr>
            </w:pPr>
            <w:r w:rsidRPr="432CB76A">
              <w:rPr>
                <w:rFonts w:ascii="Arial" w:eastAsia="Arial" w:hAnsi="Arial" w:cs="Arial"/>
              </w:rPr>
              <w:t>Updated to meet 2025 Training Package Organising Framework standards. Performance and knowledge evidence requirements consistent with previous version</w:t>
            </w:r>
          </w:p>
        </w:tc>
      </w:tr>
    </w:tbl>
    <w:p w14:paraId="1D8F46F5" w14:textId="77777777" w:rsidR="00B85A2F" w:rsidRPr="001B4250" w:rsidRDefault="00B85A2F" w:rsidP="432CB76A">
      <w:pPr>
        <w:pStyle w:val="BodyTextSI"/>
        <w:rPr>
          <w:rFonts w:ascii="Arial" w:eastAsia="Arial" w:hAnsi="Arial" w:cs="Arial"/>
          <w:color w:val="000000" w:themeColor="text2"/>
        </w:rPr>
      </w:pPr>
    </w:p>
    <w:p w14:paraId="0A565D33" w14:textId="4452A7CA" w:rsidR="00B85A2F" w:rsidRPr="001B4250" w:rsidRDefault="00B85A2F" w:rsidP="432CB76A">
      <w:pPr>
        <w:pStyle w:val="Heading3"/>
        <w:rPr>
          <w:rFonts w:ascii="Arial" w:eastAsia="Arial" w:hAnsi="Arial" w:cs="Arial"/>
          <w:color w:val="000000" w:themeColor="text2"/>
        </w:rPr>
      </w:pPr>
      <w:r w:rsidRPr="432CB76A">
        <w:rPr>
          <w:rFonts w:ascii="Arial" w:eastAsia="Arial" w:hAnsi="Arial" w:cs="Arial"/>
          <w:color w:val="auto"/>
        </w:rPr>
        <w:t>Overview information</w:t>
      </w:r>
    </w:p>
    <w:p w14:paraId="6360339A" w14:textId="77777777" w:rsidR="00B85A2F" w:rsidRPr="001B4250" w:rsidRDefault="00B85A2F" w:rsidP="432CB76A">
      <w:pPr>
        <w:pStyle w:val="Heading4"/>
        <w:rPr>
          <w:rFonts w:ascii="Arial" w:eastAsia="Arial" w:hAnsi="Arial" w:cs="Arial"/>
          <w:color w:val="000000" w:themeColor="text2"/>
        </w:rPr>
      </w:pPr>
      <w:r w:rsidRPr="432CB76A">
        <w:rPr>
          <w:rFonts w:ascii="Arial" w:eastAsia="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4250" w14:paraId="2860BE6D" w14:textId="77777777" w:rsidTr="432CB76A">
        <w:tc>
          <w:tcPr>
            <w:tcW w:w="2972" w:type="dxa"/>
          </w:tcPr>
          <w:p w14:paraId="7CA8953A" w14:textId="77777777" w:rsidR="00B85A2F" w:rsidRPr="001B4250" w:rsidRDefault="00B85A2F" w:rsidP="432CB76A">
            <w:pPr>
              <w:pStyle w:val="BodyTextSI"/>
              <w:rPr>
                <w:rFonts w:ascii="Arial" w:eastAsia="Arial" w:hAnsi="Arial" w:cs="Arial"/>
                <w:b/>
                <w:bCs/>
                <w:color w:val="000000" w:themeColor="text2"/>
              </w:rPr>
            </w:pPr>
            <w:r w:rsidRPr="432CB76A">
              <w:rPr>
                <w:rFonts w:ascii="Arial" w:eastAsia="Arial" w:hAnsi="Arial" w:cs="Arial"/>
                <w:b/>
                <w:bCs/>
                <w:color w:val="auto"/>
              </w:rPr>
              <w:t>Release</w:t>
            </w:r>
          </w:p>
        </w:tc>
        <w:tc>
          <w:tcPr>
            <w:tcW w:w="6430" w:type="dxa"/>
          </w:tcPr>
          <w:p w14:paraId="6A71BCB1" w14:textId="77777777" w:rsidR="00B85A2F" w:rsidRPr="001B4250" w:rsidRDefault="00B85A2F" w:rsidP="432CB76A">
            <w:pPr>
              <w:pStyle w:val="BodyTextSI"/>
              <w:rPr>
                <w:rFonts w:ascii="Arial" w:eastAsia="Arial" w:hAnsi="Arial" w:cs="Arial"/>
                <w:b/>
                <w:bCs/>
                <w:color w:val="000000" w:themeColor="text2"/>
              </w:rPr>
            </w:pPr>
            <w:r w:rsidRPr="432CB76A">
              <w:rPr>
                <w:rFonts w:ascii="Arial" w:eastAsia="Arial" w:hAnsi="Arial" w:cs="Arial"/>
                <w:b/>
                <w:bCs/>
                <w:color w:val="auto"/>
              </w:rPr>
              <w:t>Comments</w:t>
            </w:r>
          </w:p>
        </w:tc>
      </w:tr>
      <w:tr w:rsidR="000F3886" w:rsidRPr="001B4250" w14:paraId="5CF529C7" w14:textId="77777777" w:rsidTr="432CB76A">
        <w:tc>
          <w:tcPr>
            <w:tcW w:w="2972" w:type="dxa"/>
          </w:tcPr>
          <w:p w14:paraId="22761332" w14:textId="457B2B9A" w:rsidR="00B85A2F" w:rsidRPr="00AC2E59" w:rsidRDefault="00AC2E59" w:rsidP="432CB76A">
            <w:pPr>
              <w:pStyle w:val="BodyTextSI"/>
              <w:rPr>
                <w:rFonts w:ascii="Arial" w:eastAsia="Arial" w:hAnsi="Arial" w:cs="Arial"/>
                <w:color w:val="auto"/>
              </w:rPr>
            </w:pPr>
            <w:r w:rsidRPr="432CB76A">
              <w:rPr>
                <w:rFonts w:ascii="Arial" w:eastAsia="Arial" w:hAnsi="Arial" w:cs="Arial"/>
                <w:color w:val="auto"/>
              </w:rPr>
              <w:t>Release 1</w:t>
            </w:r>
          </w:p>
        </w:tc>
        <w:tc>
          <w:tcPr>
            <w:tcW w:w="6430" w:type="dxa"/>
          </w:tcPr>
          <w:p w14:paraId="26CB3677" w14:textId="4429BD34" w:rsidR="00B85A2F" w:rsidRPr="00AC2E59" w:rsidRDefault="00AC2E59" w:rsidP="432CB76A">
            <w:pPr>
              <w:pStyle w:val="BodyTextSI"/>
              <w:rPr>
                <w:rFonts w:ascii="Arial" w:eastAsia="Arial" w:hAnsi="Arial" w:cs="Arial"/>
                <w:color w:val="auto"/>
              </w:rPr>
            </w:pPr>
            <w:r w:rsidRPr="432CB76A">
              <w:rPr>
                <w:rFonts w:ascii="Arial" w:eastAsia="Arial" w:hAnsi="Arial" w:cs="Arial"/>
                <w:color w:val="auto"/>
              </w:rPr>
              <w:t xml:space="preserve">This unit of competency was first released in AMP Australian Meat Processing Training Package Release </w:t>
            </w:r>
            <w:r w:rsidR="42542740" w:rsidRPr="432CB76A">
              <w:rPr>
                <w:rFonts w:ascii="Arial" w:eastAsia="Arial" w:hAnsi="Arial" w:cs="Arial"/>
                <w:color w:val="auto"/>
              </w:rPr>
              <w:t>10</w:t>
            </w:r>
            <w:r w:rsidRPr="432CB76A">
              <w:rPr>
                <w:rFonts w:ascii="Arial" w:eastAsia="Arial" w:hAnsi="Arial" w:cs="Arial"/>
                <w:color w:val="auto"/>
              </w:rPr>
              <w:t>.0.</w:t>
            </w:r>
          </w:p>
        </w:tc>
      </w:tr>
    </w:tbl>
    <w:p w14:paraId="44509A20" w14:textId="77777777" w:rsidR="00B85A2F" w:rsidRPr="001B4250" w:rsidRDefault="00B85A2F" w:rsidP="432CB76A">
      <w:pPr>
        <w:pStyle w:val="BodyTextSI"/>
        <w:rPr>
          <w:rFonts w:ascii="Arial" w:eastAsia="Arial" w:hAnsi="Arial" w:cs="Arial"/>
          <w:color w:val="000000" w:themeColor="text2"/>
        </w:rPr>
      </w:pPr>
    </w:p>
    <w:p w14:paraId="3C715895" w14:textId="50F7232E" w:rsidR="00B85A2F" w:rsidRPr="001B4250" w:rsidRDefault="00B85A2F" w:rsidP="432CB76A">
      <w:pPr>
        <w:pStyle w:val="BodyTextSI"/>
        <w:rPr>
          <w:rFonts w:ascii="Arial" w:eastAsia="Arial" w:hAnsi="Arial" w:cs="Arial"/>
          <w:color w:val="000000" w:themeColor="text2"/>
        </w:rPr>
      </w:pPr>
    </w:p>
    <w:sectPr w:rsidR="00B85A2F" w:rsidRPr="001B4250"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FEB78" w14:textId="77777777" w:rsidR="00BB1F25" w:rsidRDefault="00BB1F25" w:rsidP="005072F6">
      <w:r>
        <w:separator/>
      </w:r>
    </w:p>
  </w:endnote>
  <w:endnote w:type="continuationSeparator" w:id="0">
    <w:p w14:paraId="7307F386" w14:textId="77777777" w:rsidR="00BB1F25" w:rsidRDefault="00BB1F2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EDD44" w14:textId="77777777" w:rsidR="00BB1F25" w:rsidRDefault="00BB1F25" w:rsidP="005072F6">
      <w:r>
        <w:separator/>
      </w:r>
    </w:p>
  </w:footnote>
  <w:footnote w:type="continuationSeparator" w:id="0">
    <w:p w14:paraId="389450AD" w14:textId="77777777" w:rsidR="00BB1F25" w:rsidRDefault="00BB1F2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31BE3F9" w:rsidR="00225717" w:rsidRPr="007E4DA9" w:rsidRDefault="00BB1F25">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841D9" w:rsidRPr="00F841D9">
      <w:rPr>
        <w:rFonts w:ascii="Arial" w:hAnsi="Arial" w:cs="Arial"/>
        <w:b/>
        <w:bCs/>
      </w:rPr>
      <w:t>AMPGAM3X03</w:t>
    </w:r>
    <w:r w:rsidR="00461F1F" w:rsidRPr="007E4DA9">
      <w:rPr>
        <w:rFonts w:ascii="Arial" w:hAnsi="Arial" w:cs="Arial"/>
        <w:b/>
        <w:bCs/>
      </w:rPr>
      <w:t xml:space="preserve"> Inspect wild game field depot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3F359"/>
    <w:multiLevelType w:val="hybridMultilevel"/>
    <w:tmpl w:val="FFFFFFFF"/>
    <w:lvl w:ilvl="0" w:tplc="62B65464">
      <w:start w:val="2"/>
      <w:numFmt w:val="bullet"/>
      <w:lvlText w:val=""/>
      <w:lvlJc w:val="left"/>
      <w:pPr>
        <w:ind w:left="720" w:hanging="360"/>
      </w:pPr>
      <w:rPr>
        <w:rFonts w:ascii="Symbol" w:hAnsi="Symbol" w:hint="default"/>
      </w:rPr>
    </w:lvl>
    <w:lvl w:ilvl="1" w:tplc="15F0F426">
      <w:start w:val="1"/>
      <w:numFmt w:val="bullet"/>
      <w:lvlText w:val="o"/>
      <w:lvlJc w:val="left"/>
      <w:pPr>
        <w:ind w:left="1440" w:hanging="360"/>
      </w:pPr>
      <w:rPr>
        <w:rFonts w:ascii="Courier New" w:hAnsi="Courier New" w:hint="default"/>
      </w:rPr>
    </w:lvl>
    <w:lvl w:ilvl="2" w:tplc="06241146">
      <w:start w:val="1"/>
      <w:numFmt w:val="bullet"/>
      <w:lvlText w:val=""/>
      <w:lvlJc w:val="left"/>
      <w:pPr>
        <w:ind w:left="2160" w:hanging="360"/>
      </w:pPr>
      <w:rPr>
        <w:rFonts w:ascii="Wingdings" w:hAnsi="Wingdings" w:hint="default"/>
      </w:rPr>
    </w:lvl>
    <w:lvl w:ilvl="3" w:tplc="28E65C06">
      <w:start w:val="1"/>
      <w:numFmt w:val="bullet"/>
      <w:lvlText w:val=""/>
      <w:lvlJc w:val="left"/>
      <w:pPr>
        <w:ind w:left="2880" w:hanging="360"/>
      </w:pPr>
      <w:rPr>
        <w:rFonts w:ascii="Symbol" w:hAnsi="Symbol" w:hint="default"/>
      </w:rPr>
    </w:lvl>
    <w:lvl w:ilvl="4" w:tplc="B400FC72">
      <w:start w:val="1"/>
      <w:numFmt w:val="bullet"/>
      <w:lvlText w:val="o"/>
      <w:lvlJc w:val="left"/>
      <w:pPr>
        <w:ind w:left="3600" w:hanging="360"/>
      </w:pPr>
      <w:rPr>
        <w:rFonts w:ascii="Courier New" w:hAnsi="Courier New" w:hint="default"/>
      </w:rPr>
    </w:lvl>
    <w:lvl w:ilvl="5" w:tplc="31226E56">
      <w:start w:val="1"/>
      <w:numFmt w:val="bullet"/>
      <w:lvlText w:val=""/>
      <w:lvlJc w:val="left"/>
      <w:pPr>
        <w:ind w:left="4320" w:hanging="360"/>
      </w:pPr>
      <w:rPr>
        <w:rFonts w:ascii="Wingdings" w:hAnsi="Wingdings" w:hint="default"/>
      </w:rPr>
    </w:lvl>
    <w:lvl w:ilvl="6" w:tplc="5AA6086C">
      <w:start w:val="1"/>
      <w:numFmt w:val="bullet"/>
      <w:lvlText w:val=""/>
      <w:lvlJc w:val="left"/>
      <w:pPr>
        <w:ind w:left="5040" w:hanging="360"/>
      </w:pPr>
      <w:rPr>
        <w:rFonts w:ascii="Symbol" w:hAnsi="Symbol" w:hint="default"/>
      </w:rPr>
    </w:lvl>
    <w:lvl w:ilvl="7" w:tplc="94980A86">
      <w:start w:val="1"/>
      <w:numFmt w:val="bullet"/>
      <w:lvlText w:val="o"/>
      <w:lvlJc w:val="left"/>
      <w:pPr>
        <w:ind w:left="5760" w:hanging="360"/>
      </w:pPr>
      <w:rPr>
        <w:rFonts w:ascii="Courier New" w:hAnsi="Courier New" w:hint="default"/>
      </w:rPr>
    </w:lvl>
    <w:lvl w:ilvl="8" w:tplc="160AE26A">
      <w:start w:val="1"/>
      <w:numFmt w:val="bullet"/>
      <w:lvlText w:val=""/>
      <w:lvlJc w:val="left"/>
      <w:pPr>
        <w:ind w:left="6480" w:hanging="360"/>
      </w:pPr>
      <w:rPr>
        <w:rFonts w:ascii="Wingdings" w:hAnsi="Wingdings" w:hint="default"/>
      </w:rPr>
    </w:lvl>
  </w:abstractNum>
  <w:abstractNum w:abstractNumId="3" w15:restartNumberingAfterBreak="0">
    <w:nsid w:val="161E061B"/>
    <w:multiLevelType w:val="hybridMultilevel"/>
    <w:tmpl w:val="FFFFFFFF"/>
    <w:lvl w:ilvl="0" w:tplc="2B40890C">
      <w:start w:val="2"/>
      <w:numFmt w:val="bullet"/>
      <w:lvlText w:val=""/>
      <w:lvlJc w:val="left"/>
      <w:pPr>
        <w:ind w:left="720" w:hanging="360"/>
      </w:pPr>
      <w:rPr>
        <w:rFonts w:ascii="Symbol" w:hAnsi="Symbol" w:hint="default"/>
      </w:rPr>
    </w:lvl>
    <w:lvl w:ilvl="1" w:tplc="17043390">
      <w:start w:val="1"/>
      <w:numFmt w:val="bullet"/>
      <w:lvlText w:val="o"/>
      <w:lvlJc w:val="left"/>
      <w:pPr>
        <w:ind w:left="1440" w:hanging="360"/>
      </w:pPr>
      <w:rPr>
        <w:rFonts w:ascii="Courier New" w:hAnsi="Courier New" w:hint="default"/>
      </w:rPr>
    </w:lvl>
    <w:lvl w:ilvl="2" w:tplc="7F6E2BC2">
      <w:start w:val="1"/>
      <w:numFmt w:val="bullet"/>
      <w:lvlText w:val=""/>
      <w:lvlJc w:val="left"/>
      <w:pPr>
        <w:ind w:left="2160" w:hanging="360"/>
      </w:pPr>
      <w:rPr>
        <w:rFonts w:ascii="Wingdings" w:hAnsi="Wingdings" w:hint="default"/>
      </w:rPr>
    </w:lvl>
    <w:lvl w:ilvl="3" w:tplc="FE9AE46A">
      <w:start w:val="1"/>
      <w:numFmt w:val="bullet"/>
      <w:lvlText w:val=""/>
      <w:lvlJc w:val="left"/>
      <w:pPr>
        <w:ind w:left="2880" w:hanging="360"/>
      </w:pPr>
      <w:rPr>
        <w:rFonts w:ascii="Symbol" w:hAnsi="Symbol" w:hint="default"/>
      </w:rPr>
    </w:lvl>
    <w:lvl w:ilvl="4" w:tplc="6F8A7246">
      <w:start w:val="1"/>
      <w:numFmt w:val="bullet"/>
      <w:lvlText w:val="o"/>
      <w:lvlJc w:val="left"/>
      <w:pPr>
        <w:ind w:left="3600" w:hanging="360"/>
      </w:pPr>
      <w:rPr>
        <w:rFonts w:ascii="Courier New" w:hAnsi="Courier New" w:hint="default"/>
      </w:rPr>
    </w:lvl>
    <w:lvl w:ilvl="5" w:tplc="838405FC">
      <w:start w:val="1"/>
      <w:numFmt w:val="bullet"/>
      <w:lvlText w:val=""/>
      <w:lvlJc w:val="left"/>
      <w:pPr>
        <w:ind w:left="4320" w:hanging="360"/>
      </w:pPr>
      <w:rPr>
        <w:rFonts w:ascii="Wingdings" w:hAnsi="Wingdings" w:hint="default"/>
      </w:rPr>
    </w:lvl>
    <w:lvl w:ilvl="6" w:tplc="CED444B0">
      <w:start w:val="1"/>
      <w:numFmt w:val="bullet"/>
      <w:lvlText w:val=""/>
      <w:lvlJc w:val="left"/>
      <w:pPr>
        <w:ind w:left="5040" w:hanging="360"/>
      </w:pPr>
      <w:rPr>
        <w:rFonts w:ascii="Symbol" w:hAnsi="Symbol" w:hint="default"/>
      </w:rPr>
    </w:lvl>
    <w:lvl w:ilvl="7" w:tplc="6EE6019E">
      <w:start w:val="1"/>
      <w:numFmt w:val="bullet"/>
      <w:lvlText w:val="o"/>
      <w:lvlJc w:val="left"/>
      <w:pPr>
        <w:ind w:left="5760" w:hanging="360"/>
      </w:pPr>
      <w:rPr>
        <w:rFonts w:ascii="Courier New" w:hAnsi="Courier New" w:hint="default"/>
      </w:rPr>
    </w:lvl>
    <w:lvl w:ilvl="8" w:tplc="671AD8EA">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8F32143"/>
    <w:multiLevelType w:val="multilevel"/>
    <w:tmpl w:val="62CE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6C283D"/>
    <w:multiLevelType w:val="multilevel"/>
    <w:tmpl w:val="E612D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24135A"/>
    <w:multiLevelType w:val="hybridMultilevel"/>
    <w:tmpl w:val="FFFFFFFF"/>
    <w:lvl w:ilvl="0" w:tplc="74207754">
      <w:start w:val="2"/>
      <w:numFmt w:val="bullet"/>
      <w:lvlText w:val=""/>
      <w:lvlJc w:val="left"/>
      <w:pPr>
        <w:ind w:left="720" w:hanging="360"/>
      </w:pPr>
      <w:rPr>
        <w:rFonts w:ascii="Symbol" w:hAnsi="Symbol" w:hint="default"/>
      </w:rPr>
    </w:lvl>
    <w:lvl w:ilvl="1" w:tplc="495E0040">
      <w:start w:val="1"/>
      <w:numFmt w:val="bullet"/>
      <w:lvlText w:val="o"/>
      <w:lvlJc w:val="left"/>
      <w:pPr>
        <w:ind w:left="1440" w:hanging="360"/>
      </w:pPr>
      <w:rPr>
        <w:rFonts w:ascii="Courier New" w:hAnsi="Courier New" w:hint="default"/>
      </w:rPr>
    </w:lvl>
    <w:lvl w:ilvl="2" w:tplc="035C1B22">
      <w:start w:val="1"/>
      <w:numFmt w:val="bullet"/>
      <w:lvlText w:val=""/>
      <w:lvlJc w:val="left"/>
      <w:pPr>
        <w:ind w:left="2160" w:hanging="360"/>
      </w:pPr>
      <w:rPr>
        <w:rFonts w:ascii="Wingdings" w:hAnsi="Wingdings" w:hint="default"/>
      </w:rPr>
    </w:lvl>
    <w:lvl w:ilvl="3" w:tplc="49D6E668">
      <w:start w:val="1"/>
      <w:numFmt w:val="bullet"/>
      <w:lvlText w:val=""/>
      <w:lvlJc w:val="left"/>
      <w:pPr>
        <w:ind w:left="2880" w:hanging="360"/>
      </w:pPr>
      <w:rPr>
        <w:rFonts w:ascii="Symbol" w:hAnsi="Symbol" w:hint="default"/>
      </w:rPr>
    </w:lvl>
    <w:lvl w:ilvl="4" w:tplc="E6968F68">
      <w:start w:val="1"/>
      <w:numFmt w:val="bullet"/>
      <w:lvlText w:val="o"/>
      <w:lvlJc w:val="left"/>
      <w:pPr>
        <w:ind w:left="3600" w:hanging="360"/>
      </w:pPr>
      <w:rPr>
        <w:rFonts w:ascii="Courier New" w:hAnsi="Courier New" w:hint="default"/>
      </w:rPr>
    </w:lvl>
    <w:lvl w:ilvl="5" w:tplc="0FF6C730">
      <w:start w:val="1"/>
      <w:numFmt w:val="bullet"/>
      <w:lvlText w:val=""/>
      <w:lvlJc w:val="left"/>
      <w:pPr>
        <w:ind w:left="4320" w:hanging="360"/>
      </w:pPr>
      <w:rPr>
        <w:rFonts w:ascii="Wingdings" w:hAnsi="Wingdings" w:hint="default"/>
      </w:rPr>
    </w:lvl>
    <w:lvl w:ilvl="6" w:tplc="015ED4EC">
      <w:start w:val="1"/>
      <w:numFmt w:val="bullet"/>
      <w:lvlText w:val=""/>
      <w:lvlJc w:val="left"/>
      <w:pPr>
        <w:ind w:left="5040" w:hanging="360"/>
      </w:pPr>
      <w:rPr>
        <w:rFonts w:ascii="Symbol" w:hAnsi="Symbol" w:hint="default"/>
      </w:rPr>
    </w:lvl>
    <w:lvl w:ilvl="7" w:tplc="FE720D78">
      <w:start w:val="1"/>
      <w:numFmt w:val="bullet"/>
      <w:lvlText w:val="o"/>
      <w:lvlJc w:val="left"/>
      <w:pPr>
        <w:ind w:left="5760" w:hanging="360"/>
      </w:pPr>
      <w:rPr>
        <w:rFonts w:ascii="Courier New" w:hAnsi="Courier New" w:hint="default"/>
      </w:rPr>
    </w:lvl>
    <w:lvl w:ilvl="8" w:tplc="0922BCA0">
      <w:start w:val="1"/>
      <w:numFmt w:val="bullet"/>
      <w:lvlText w:val=""/>
      <w:lvlJc w:val="left"/>
      <w:pPr>
        <w:ind w:left="6480" w:hanging="360"/>
      </w:pPr>
      <w:rPr>
        <w:rFonts w:ascii="Wingdings" w:hAnsi="Wingdings" w:hint="default"/>
      </w:rPr>
    </w:lvl>
  </w:abstractNum>
  <w:abstractNum w:abstractNumId="13"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10678A"/>
    <w:multiLevelType w:val="hybridMultilevel"/>
    <w:tmpl w:val="AD5E90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C873C99"/>
    <w:multiLevelType w:val="multilevel"/>
    <w:tmpl w:val="095C7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81250112">
    <w:abstractNumId w:val="12"/>
  </w:num>
  <w:num w:numId="2" w16cid:durableId="845048474">
    <w:abstractNumId w:val="3"/>
  </w:num>
  <w:num w:numId="3" w16cid:durableId="545873460">
    <w:abstractNumId w:val="2"/>
  </w:num>
  <w:num w:numId="4" w16cid:durableId="788470912">
    <w:abstractNumId w:val="8"/>
  </w:num>
  <w:num w:numId="5" w16cid:durableId="2141999205">
    <w:abstractNumId w:val="17"/>
  </w:num>
  <w:num w:numId="6" w16cid:durableId="1527059380">
    <w:abstractNumId w:val="16"/>
  </w:num>
  <w:num w:numId="7" w16cid:durableId="1521552427">
    <w:abstractNumId w:val="7"/>
  </w:num>
  <w:num w:numId="8" w16cid:durableId="473104773">
    <w:abstractNumId w:val="11"/>
  </w:num>
  <w:num w:numId="9" w16cid:durableId="2036298467">
    <w:abstractNumId w:val="0"/>
  </w:num>
  <w:num w:numId="10" w16cid:durableId="1777558586">
    <w:abstractNumId w:val="4"/>
  </w:num>
  <w:num w:numId="11" w16cid:durableId="312570079">
    <w:abstractNumId w:val="5"/>
  </w:num>
  <w:num w:numId="12" w16cid:durableId="340817796">
    <w:abstractNumId w:val="13"/>
  </w:num>
  <w:num w:numId="13" w16cid:durableId="1454060040">
    <w:abstractNumId w:val="9"/>
  </w:num>
  <w:num w:numId="14" w16cid:durableId="1027370110">
    <w:abstractNumId w:val="1"/>
  </w:num>
  <w:num w:numId="15" w16cid:durableId="18700108">
    <w:abstractNumId w:val="14"/>
  </w:num>
  <w:num w:numId="16" w16cid:durableId="1167400046">
    <w:abstractNumId w:val="6"/>
  </w:num>
  <w:num w:numId="17" w16cid:durableId="1222058583">
    <w:abstractNumId w:val="15"/>
  </w:num>
  <w:num w:numId="18" w16cid:durableId="132273088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0A5"/>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97857"/>
    <w:rsid w:val="001A307E"/>
    <w:rsid w:val="001B4250"/>
    <w:rsid w:val="001C108A"/>
    <w:rsid w:val="001D25F8"/>
    <w:rsid w:val="001D59A7"/>
    <w:rsid w:val="001E30C2"/>
    <w:rsid w:val="001E5B8C"/>
    <w:rsid w:val="001E69D2"/>
    <w:rsid w:val="001F2801"/>
    <w:rsid w:val="001F3716"/>
    <w:rsid w:val="001F65FA"/>
    <w:rsid w:val="001F65FD"/>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05C39"/>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1F1F"/>
    <w:rsid w:val="00464363"/>
    <w:rsid w:val="00465F09"/>
    <w:rsid w:val="00465F3C"/>
    <w:rsid w:val="00467996"/>
    <w:rsid w:val="00470D6B"/>
    <w:rsid w:val="004743A9"/>
    <w:rsid w:val="004767AA"/>
    <w:rsid w:val="00480F0A"/>
    <w:rsid w:val="004829F5"/>
    <w:rsid w:val="004964EF"/>
    <w:rsid w:val="004A37B0"/>
    <w:rsid w:val="004A46F8"/>
    <w:rsid w:val="004A48D4"/>
    <w:rsid w:val="004A5498"/>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55FD"/>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3F03"/>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0DFA"/>
    <w:rsid w:val="006A3D6F"/>
    <w:rsid w:val="006A4190"/>
    <w:rsid w:val="006A5CF9"/>
    <w:rsid w:val="006A67EA"/>
    <w:rsid w:val="006B406A"/>
    <w:rsid w:val="006C0AA0"/>
    <w:rsid w:val="006C1B40"/>
    <w:rsid w:val="006C317C"/>
    <w:rsid w:val="006D1F44"/>
    <w:rsid w:val="006E18D0"/>
    <w:rsid w:val="006E521A"/>
    <w:rsid w:val="006E69D8"/>
    <w:rsid w:val="006F3E26"/>
    <w:rsid w:val="006F6BDA"/>
    <w:rsid w:val="00703271"/>
    <w:rsid w:val="007046A3"/>
    <w:rsid w:val="007122D2"/>
    <w:rsid w:val="0071560E"/>
    <w:rsid w:val="00716886"/>
    <w:rsid w:val="00726491"/>
    <w:rsid w:val="00734A43"/>
    <w:rsid w:val="007423F5"/>
    <w:rsid w:val="007452A9"/>
    <w:rsid w:val="00751D08"/>
    <w:rsid w:val="00761428"/>
    <w:rsid w:val="00770132"/>
    <w:rsid w:val="0078056B"/>
    <w:rsid w:val="00781343"/>
    <w:rsid w:val="00785333"/>
    <w:rsid w:val="007903AF"/>
    <w:rsid w:val="0079043C"/>
    <w:rsid w:val="007940CE"/>
    <w:rsid w:val="007A12DF"/>
    <w:rsid w:val="007A513D"/>
    <w:rsid w:val="007A72C1"/>
    <w:rsid w:val="007B135E"/>
    <w:rsid w:val="007C1161"/>
    <w:rsid w:val="007C13D1"/>
    <w:rsid w:val="007D5905"/>
    <w:rsid w:val="007E206A"/>
    <w:rsid w:val="007E40E9"/>
    <w:rsid w:val="007E4DA9"/>
    <w:rsid w:val="007E775F"/>
    <w:rsid w:val="007F4EDD"/>
    <w:rsid w:val="0080771E"/>
    <w:rsid w:val="00807F39"/>
    <w:rsid w:val="008260E2"/>
    <w:rsid w:val="0082626D"/>
    <w:rsid w:val="008329C5"/>
    <w:rsid w:val="0084210B"/>
    <w:rsid w:val="00842627"/>
    <w:rsid w:val="00843203"/>
    <w:rsid w:val="008461F4"/>
    <w:rsid w:val="0086522F"/>
    <w:rsid w:val="00891ADE"/>
    <w:rsid w:val="008934F4"/>
    <w:rsid w:val="00894EA4"/>
    <w:rsid w:val="008A061E"/>
    <w:rsid w:val="008A2237"/>
    <w:rsid w:val="008A3F52"/>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B28"/>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166"/>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97F14"/>
    <w:rsid w:val="00AA39E8"/>
    <w:rsid w:val="00AA3B1E"/>
    <w:rsid w:val="00AB1E2B"/>
    <w:rsid w:val="00AB23E4"/>
    <w:rsid w:val="00AB4D85"/>
    <w:rsid w:val="00AB5A49"/>
    <w:rsid w:val="00AC2E59"/>
    <w:rsid w:val="00AC49D3"/>
    <w:rsid w:val="00AC7CF7"/>
    <w:rsid w:val="00AD03E0"/>
    <w:rsid w:val="00AD145B"/>
    <w:rsid w:val="00AD41BF"/>
    <w:rsid w:val="00AD7E2F"/>
    <w:rsid w:val="00AE0D4C"/>
    <w:rsid w:val="00AE2035"/>
    <w:rsid w:val="00AF01CB"/>
    <w:rsid w:val="00AF70F1"/>
    <w:rsid w:val="00AF79BD"/>
    <w:rsid w:val="00AF7C4B"/>
    <w:rsid w:val="00B01253"/>
    <w:rsid w:val="00B04CD2"/>
    <w:rsid w:val="00B04E40"/>
    <w:rsid w:val="00B07DB9"/>
    <w:rsid w:val="00B12BB1"/>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1F25"/>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A5449"/>
    <w:rsid w:val="00CB3897"/>
    <w:rsid w:val="00CB77B4"/>
    <w:rsid w:val="00CC0562"/>
    <w:rsid w:val="00CC3621"/>
    <w:rsid w:val="00CC6D8B"/>
    <w:rsid w:val="00CD0CFD"/>
    <w:rsid w:val="00CD2775"/>
    <w:rsid w:val="00CD3508"/>
    <w:rsid w:val="00CE0FC8"/>
    <w:rsid w:val="00CE4FF6"/>
    <w:rsid w:val="00CE52B9"/>
    <w:rsid w:val="00CE7E3D"/>
    <w:rsid w:val="00CF0889"/>
    <w:rsid w:val="00D024B9"/>
    <w:rsid w:val="00D02C9E"/>
    <w:rsid w:val="00D04B08"/>
    <w:rsid w:val="00D14EE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5E1F"/>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483"/>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1D55"/>
    <w:rsid w:val="00F63DAF"/>
    <w:rsid w:val="00F664F2"/>
    <w:rsid w:val="00F7147E"/>
    <w:rsid w:val="00F747CB"/>
    <w:rsid w:val="00F760A7"/>
    <w:rsid w:val="00F84026"/>
    <w:rsid w:val="00F841D9"/>
    <w:rsid w:val="00F9791F"/>
    <w:rsid w:val="00FA3A74"/>
    <w:rsid w:val="00FB2F6B"/>
    <w:rsid w:val="00FB5B29"/>
    <w:rsid w:val="00FB5E21"/>
    <w:rsid w:val="00FB6954"/>
    <w:rsid w:val="00FC353C"/>
    <w:rsid w:val="00FF4429"/>
    <w:rsid w:val="00FF559D"/>
    <w:rsid w:val="00FF65B7"/>
    <w:rsid w:val="027C4C5D"/>
    <w:rsid w:val="032D0810"/>
    <w:rsid w:val="03437357"/>
    <w:rsid w:val="03CF50B5"/>
    <w:rsid w:val="0C9152E4"/>
    <w:rsid w:val="1C3CC087"/>
    <w:rsid w:val="23EBF067"/>
    <w:rsid w:val="25D246F5"/>
    <w:rsid w:val="2AA162B9"/>
    <w:rsid w:val="2B1F27E5"/>
    <w:rsid w:val="33E0150F"/>
    <w:rsid w:val="42542740"/>
    <w:rsid w:val="432CB76A"/>
    <w:rsid w:val="52F65148"/>
    <w:rsid w:val="581B11A8"/>
    <w:rsid w:val="69444557"/>
    <w:rsid w:val="701AAFBF"/>
    <w:rsid w:val="74955909"/>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CA2B210-5401-48CE-A55B-A2FE3455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1F"/>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4"/>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5"/>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7E4DA9"/>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0C602C12-F65F-48F3-8DC2-6DBD8BF21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13</TotalTime>
  <Pages>4</Pages>
  <Words>871</Words>
  <Characters>5620</Characters>
  <Application>Microsoft Office Word</Application>
  <DocSecurity>0</DocSecurity>
  <Lines>170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30</cp:revision>
  <dcterms:created xsi:type="dcterms:W3CDTF">2026-07-21T23:02:00Z</dcterms:created>
  <dcterms:modified xsi:type="dcterms:W3CDTF">2026-08-21T07:36:00Z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